
<file path=[Content_Types].xml><?xml version="1.0" encoding="utf-8"?>
<Types xmlns="http://schemas.openxmlformats.org/package/2006/content-types">
  <Default Extension="png" ContentType="image/png"/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55B54A" w14:textId="44E32C7B" w:rsidR="00293390" w:rsidRPr="00293390" w:rsidRDefault="00293390" w:rsidP="00293390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 w:rsidRPr="00293390">
        <w:rPr>
          <w:rFonts w:ascii="Times New Roman" w:eastAsia="SimSun" w:hAnsi="Times New Roman"/>
          <w:b/>
          <w:sz w:val="24"/>
          <w:lang w:val="en-US" w:eastAsia="zh-CN"/>
        </w:rPr>
        <w:t>3GPP TSG RAN WG1 AH_NR Meeting</w:t>
      </w:r>
      <w:r w:rsidRPr="00293390">
        <w:rPr>
          <w:rFonts w:ascii="Times New Roman" w:eastAsia="SimSun" w:hAnsi="Times New Roman"/>
          <w:b/>
          <w:sz w:val="24"/>
          <w:lang w:val="en-US" w:eastAsia="zh-CN"/>
        </w:rPr>
        <w:tab/>
      </w:r>
      <w:bookmarkStart w:id="0" w:name="_GoBack"/>
      <w:bookmarkEnd w:id="0"/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</w:t>
      </w:r>
      <w:r w:rsidRPr="00606773">
        <w:rPr>
          <w:rFonts w:ascii="Times New Roman" w:eastAsia="SimSun" w:hAnsi="Times New Roman"/>
          <w:b/>
          <w:sz w:val="24"/>
          <w:lang w:val="en-US" w:eastAsia="zh-CN"/>
        </w:rPr>
        <w:t>R1-1700</w:t>
      </w:r>
      <w:r w:rsidR="00606773" w:rsidRPr="00606773">
        <w:rPr>
          <w:rFonts w:ascii="Times New Roman" w:eastAsia="SimSun" w:hAnsi="Times New Roman"/>
          <w:b/>
          <w:sz w:val="24"/>
          <w:lang w:val="en-US" w:eastAsia="zh-CN"/>
        </w:rPr>
        <w:t>857</w:t>
      </w:r>
    </w:p>
    <w:p w14:paraId="1A210C76" w14:textId="2AEAC0E1" w:rsidR="009C6640" w:rsidRDefault="00293390" w:rsidP="00293390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 w:rsidRPr="00293390">
        <w:rPr>
          <w:rFonts w:ascii="Times New Roman" w:eastAsia="SimSun" w:hAnsi="Times New Roman"/>
          <w:b/>
          <w:sz w:val="24"/>
          <w:lang w:val="en-US" w:eastAsia="zh-CN"/>
        </w:rPr>
        <w:t>Spokane, USA, 16th - 20th January 2017</w:t>
      </w:r>
    </w:p>
    <w:p w14:paraId="0AF63363" w14:textId="77777777" w:rsidR="00293390" w:rsidRDefault="00293390" w:rsidP="0029339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7D04E151" w:rsidR="00FA20F7" w:rsidRPr="00611209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611209">
        <w:rPr>
          <w:rFonts w:ascii="Times New Roman" w:hAnsi="Times New Roman"/>
          <w:b/>
          <w:bCs/>
          <w:sz w:val="24"/>
          <w:lang w:val="en-US"/>
        </w:rPr>
        <w:t>Agenda Item:</w:t>
      </w:r>
      <w:r w:rsidRPr="00611209">
        <w:rPr>
          <w:rFonts w:ascii="Times New Roman" w:hAnsi="Times New Roman"/>
          <w:b/>
          <w:bCs/>
          <w:sz w:val="24"/>
          <w:lang w:val="en-US"/>
        </w:rPr>
        <w:tab/>
      </w:r>
      <w:r w:rsidR="009C6640" w:rsidRPr="00BD08B2">
        <w:rPr>
          <w:rFonts w:ascii="Times New Roman" w:hAnsi="Times New Roman"/>
          <w:b/>
          <w:bCs/>
          <w:sz w:val="24"/>
          <w:lang w:val="en-US"/>
        </w:rPr>
        <w:t>5</w:t>
      </w:r>
      <w:r w:rsidR="00E246F8" w:rsidRPr="00BD08B2">
        <w:rPr>
          <w:rFonts w:ascii="Times New Roman" w:hAnsi="Times New Roman"/>
          <w:b/>
          <w:bCs/>
          <w:sz w:val="24"/>
          <w:lang w:val="en-US"/>
        </w:rPr>
        <w:t>.</w:t>
      </w:r>
      <w:r w:rsidR="005D69BE" w:rsidRPr="00BD08B2">
        <w:rPr>
          <w:rFonts w:ascii="Times New Roman" w:hAnsi="Times New Roman"/>
          <w:b/>
          <w:bCs/>
          <w:sz w:val="24"/>
          <w:lang w:val="en-US"/>
        </w:rPr>
        <w:t>1.</w:t>
      </w:r>
      <w:r w:rsidR="00895178" w:rsidRPr="00BD08B2">
        <w:rPr>
          <w:rFonts w:ascii="Times New Roman" w:hAnsi="Times New Roman"/>
          <w:b/>
          <w:bCs/>
          <w:sz w:val="24"/>
          <w:lang w:val="en-US"/>
        </w:rPr>
        <w:t>2</w:t>
      </w:r>
      <w:r w:rsidR="005D69BE" w:rsidRPr="00BD08B2">
        <w:rPr>
          <w:rFonts w:ascii="Times New Roman" w:hAnsi="Times New Roman"/>
          <w:b/>
          <w:bCs/>
          <w:sz w:val="24"/>
          <w:lang w:val="en-US"/>
        </w:rPr>
        <w:t>.</w:t>
      </w:r>
      <w:r w:rsidR="00895178" w:rsidRPr="00470F62">
        <w:rPr>
          <w:rFonts w:ascii="Times New Roman" w:hAnsi="Times New Roman"/>
          <w:b/>
          <w:bCs/>
          <w:sz w:val="24"/>
          <w:lang w:val="en-US"/>
        </w:rPr>
        <w:t>3.3</w:t>
      </w:r>
    </w:p>
    <w:p w14:paraId="186753AF" w14:textId="77777777" w:rsidR="00FA20F7" w:rsidRPr="00611209" w:rsidRDefault="0092027E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Source:</w:t>
      </w:r>
      <w:r w:rsidRPr="00611209">
        <w:rPr>
          <w:b/>
          <w:bCs/>
          <w:sz w:val="24"/>
          <w:lang w:val="en-US"/>
        </w:rPr>
        <w:tab/>
      </w:r>
      <w:proofErr w:type="spellStart"/>
      <w:r w:rsidRPr="00611209">
        <w:rPr>
          <w:b/>
          <w:bCs/>
          <w:sz w:val="24"/>
          <w:lang w:val="en-US"/>
        </w:rPr>
        <w:t>InterDigital</w:t>
      </w:r>
      <w:proofErr w:type="spellEnd"/>
      <w:r w:rsidR="00E17A3B" w:rsidRPr="00611209">
        <w:rPr>
          <w:b/>
          <w:bCs/>
          <w:sz w:val="24"/>
          <w:lang w:val="en-US"/>
        </w:rPr>
        <w:t xml:space="preserve"> Communications</w:t>
      </w:r>
    </w:p>
    <w:p w14:paraId="4F02292E" w14:textId="09CE6082" w:rsidR="00FA20F7" w:rsidRPr="00611209" w:rsidRDefault="00FA20F7" w:rsidP="00FA20F7">
      <w:pPr>
        <w:ind w:left="1985" w:hanging="1985"/>
        <w:rPr>
          <w:b/>
          <w:bCs/>
          <w:lang w:val="en-US"/>
        </w:rPr>
      </w:pPr>
      <w:r w:rsidRPr="00611209">
        <w:rPr>
          <w:b/>
          <w:bCs/>
          <w:sz w:val="24"/>
          <w:lang w:val="en-US"/>
        </w:rPr>
        <w:t>Title:</w:t>
      </w:r>
      <w:r w:rsidRPr="00611209">
        <w:rPr>
          <w:b/>
          <w:bCs/>
          <w:sz w:val="24"/>
          <w:lang w:val="en-US"/>
        </w:rPr>
        <w:tab/>
      </w:r>
      <w:r w:rsidR="007E1E4B">
        <w:rPr>
          <w:b/>
          <w:bCs/>
          <w:sz w:val="24"/>
          <w:lang w:val="en-US"/>
        </w:rPr>
        <w:t xml:space="preserve">PT-RS performance </w:t>
      </w:r>
      <w:r w:rsidR="00AD178B">
        <w:rPr>
          <w:b/>
          <w:bCs/>
          <w:sz w:val="24"/>
          <w:lang w:val="en-US"/>
        </w:rPr>
        <w:t xml:space="preserve">evaluation </w:t>
      </w:r>
      <w:r w:rsidR="007E1E4B">
        <w:rPr>
          <w:b/>
          <w:bCs/>
          <w:sz w:val="24"/>
          <w:lang w:val="en-US"/>
        </w:rPr>
        <w:t>with different time domain densities</w:t>
      </w:r>
    </w:p>
    <w:p w14:paraId="20F2A3ED" w14:textId="48C0346C" w:rsidR="00FA20F7" w:rsidRPr="00611209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Document for:</w:t>
      </w:r>
      <w:r w:rsidRPr="00611209">
        <w:rPr>
          <w:b/>
          <w:bCs/>
          <w:sz w:val="24"/>
          <w:lang w:val="en-US"/>
        </w:rPr>
        <w:tab/>
        <w:t>Discussion</w:t>
      </w:r>
      <w:r w:rsidR="00CD15BB">
        <w:rPr>
          <w:b/>
          <w:bCs/>
          <w:sz w:val="24"/>
          <w:lang w:val="en-US"/>
        </w:rPr>
        <w:t xml:space="preserve"> and Decision</w:t>
      </w:r>
    </w:p>
    <w:p w14:paraId="45A92109" w14:textId="77777777" w:rsidR="00261A3A" w:rsidRPr="00DE1E23" w:rsidRDefault="00A35469" w:rsidP="00C34D28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74DD5060" w14:textId="2FF3495E" w:rsidR="004555E3" w:rsidRPr="00611209" w:rsidRDefault="00453980" w:rsidP="004555E3">
      <w:pPr>
        <w:rPr>
          <w:szCs w:val="22"/>
        </w:rPr>
      </w:pPr>
      <w:r w:rsidRPr="00611209">
        <w:rPr>
          <w:szCs w:val="22"/>
        </w:rPr>
        <w:t>In RAN</w:t>
      </w:r>
      <w:r w:rsidR="004555E3">
        <w:rPr>
          <w:szCs w:val="22"/>
        </w:rPr>
        <w:t>1</w:t>
      </w:r>
      <w:r w:rsidRPr="00611209">
        <w:rPr>
          <w:szCs w:val="22"/>
        </w:rPr>
        <w:t xml:space="preserve"> #</w:t>
      </w:r>
      <w:r w:rsidR="008E6321">
        <w:rPr>
          <w:szCs w:val="22"/>
        </w:rPr>
        <w:t>8</w:t>
      </w:r>
      <w:r w:rsidR="005D3BD2">
        <w:rPr>
          <w:szCs w:val="22"/>
        </w:rPr>
        <w:t>7</w:t>
      </w:r>
      <w:r w:rsidR="005266DD">
        <w:rPr>
          <w:szCs w:val="22"/>
        </w:rPr>
        <w:t xml:space="preserve"> </w:t>
      </w:r>
      <w:r w:rsidR="005266DD" w:rsidRPr="00611209">
        <w:rPr>
          <w:szCs w:val="22"/>
        </w:rPr>
        <w:t>Meeting</w:t>
      </w:r>
      <w:r w:rsidR="005266DD">
        <w:rPr>
          <w:szCs w:val="22"/>
        </w:rPr>
        <w:t xml:space="preserve"> </w:t>
      </w:r>
      <w:r w:rsidR="005266DD">
        <w:rPr>
          <w:szCs w:val="22"/>
        </w:rPr>
        <w:fldChar w:fldCharType="begin"/>
      </w:r>
      <w:r w:rsidR="005266DD">
        <w:rPr>
          <w:szCs w:val="22"/>
        </w:rPr>
        <w:instrText xml:space="preserve"> REF _Ref455734493 \r \h </w:instrText>
      </w:r>
      <w:r w:rsidR="005266DD">
        <w:rPr>
          <w:szCs w:val="22"/>
        </w:rPr>
      </w:r>
      <w:r w:rsidR="005266DD">
        <w:rPr>
          <w:szCs w:val="22"/>
        </w:rPr>
        <w:fldChar w:fldCharType="separate"/>
      </w:r>
      <w:r w:rsidR="00742010">
        <w:rPr>
          <w:szCs w:val="22"/>
        </w:rPr>
        <w:t>[1]</w:t>
      </w:r>
      <w:r w:rsidR="005266DD">
        <w:rPr>
          <w:szCs w:val="22"/>
        </w:rPr>
        <w:fldChar w:fldCharType="end"/>
      </w:r>
      <w:r w:rsidR="005266DD">
        <w:rPr>
          <w:szCs w:val="22"/>
        </w:rPr>
        <w:t xml:space="preserve">, </w:t>
      </w:r>
      <w:r w:rsidR="0098732C">
        <w:rPr>
          <w:szCs w:val="22"/>
        </w:rPr>
        <w:t>it was agreed that</w:t>
      </w:r>
      <w:r w:rsidR="00D902C1">
        <w:rPr>
          <w:szCs w:val="22"/>
        </w:rPr>
        <w:t>:</w:t>
      </w:r>
    </w:p>
    <w:p w14:paraId="154A8EE4" w14:textId="77777777" w:rsidR="007E1E4B" w:rsidRDefault="007E1E4B" w:rsidP="007E1E4B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 xml:space="preserve">RS for </w:t>
      </w:r>
      <w:r w:rsidRPr="00372900">
        <w:rPr>
          <w:rFonts w:eastAsia="MS Mincho"/>
          <w:lang w:val="en-US" w:eastAsia="ja-JP"/>
        </w:rPr>
        <w:t>Phase tracking</w:t>
      </w:r>
      <w:r>
        <w:rPr>
          <w:rFonts w:eastAsia="MS Mincho" w:hint="eastAsia"/>
          <w:lang w:val="en-US" w:eastAsia="ja-JP"/>
        </w:rPr>
        <w:t xml:space="preserve"> is</w:t>
      </w:r>
      <w:r w:rsidRPr="00372900">
        <w:rPr>
          <w:rFonts w:eastAsia="MS Mincho"/>
          <w:lang w:val="en-US" w:eastAsia="ja-JP"/>
        </w:rPr>
        <w:t xml:space="preserve"> denoted as PT-RS</w:t>
      </w:r>
    </w:p>
    <w:p w14:paraId="68588396" w14:textId="77777777" w:rsidR="007E1E4B" w:rsidRPr="00372900" w:rsidRDefault="007E1E4B" w:rsidP="007E1E4B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FFS: Naming of RS</w:t>
      </w:r>
    </w:p>
    <w:p w14:paraId="26BD0BA1" w14:textId="77777777" w:rsidR="007E1E4B" w:rsidRPr="00372900" w:rsidRDefault="007E1E4B" w:rsidP="007E1E4B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 xml:space="preserve">PT-RS supports the following for CP-OFDM: </w:t>
      </w:r>
    </w:p>
    <w:p w14:paraId="3D73D5D0" w14:textId="77777777" w:rsidR="007E1E4B" w:rsidRPr="00372900" w:rsidRDefault="007E1E4B" w:rsidP="007E1E4B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Time-domain density of mapped on every other symbol and/or every symbol</w:t>
      </w:r>
      <w:r>
        <w:rPr>
          <w:rFonts w:eastAsia="MS Mincho" w:hint="eastAsia"/>
          <w:lang w:val="en-US" w:eastAsia="ja-JP"/>
        </w:rPr>
        <w:t xml:space="preserve"> and/or every 4-th symbol</w:t>
      </w:r>
    </w:p>
    <w:p w14:paraId="1FDE5A7D" w14:textId="77777777" w:rsidR="007E1E4B" w:rsidRPr="00372900" w:rsidRDefault="007E1E4B" w:rsidP="007E1E4B">
      <w:pPr>
        <w:numPr>
          <w:ilvl w:val="2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FFS: Whether/how to down-select the time-domain density</w:t>
      </w:r>
    </w:p>
    <w:p w14:paraId="304243A7" w14:textId="77777777" w:rsidR="007E1E4B" w:rsidRPr="00372900" w:rsidRDefault="007E1E4B" w:rsidP="007E1E4B">
      <w:pPr>
        <w:numPr>
          <w:ilvl w:val="2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Note: Other time-domain densities of PT-RS are not precluded</w:t>
      </w:r>
    </w:p>
    <w:p w14:paraId="792A3A20" w14:textId="77777777" w:rsidR="007E1E4B" w:rsidRPr="00372900" w:rsidRDefault="007E1E4B" w:rsidP="007E1E4B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 xml:space="preserve">At least for UL </w:t>
      </w:r>
    </w:p>
    <w:p w14:paraId="6404E35F" w14:textId="77777777" w:rsidR="007E1E4B" w:rsidRPr="00372900" w:rsidRDefault="007E1E4B" w:rsidP="007E1E4B">
      <w:pPr>
        <w:numPr>
          <w:ilvl w:val="2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The presence of PT-RS is UE-specifically configured</w:t>
      </w:r>
    </w:p>
    <w:p w14:paraId="2A939632" w14:textId="77777777" w:rsidR="007E1E4B" w:rsidRPr="00372900" w:rsidRDefault="007E1E4B" w:rsidP="007E1E4B">
      <w:pPr>
        <w:numPr>
          <w:ilvl w:val="3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FFS: Whether implicit and/or explicit UE-specific configuration is supported</w:t>
      </w:r>
    </w:p>
    <w:p w14:paraId="7AF5B81A" w14:textId="77777777" w:rsidR="007E1E4B" w:rsidRPr="00372900" w:rsidRDefault="007E1E4B" w:rsidP="007E1E4B">
      <w:pPr>
        <w:numPr>
          <w:ilvl w:val="2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PT-RS is confined in the scheduled time/frequency duration for a UE</w:t>
      </w:r>
    </w:p>
    <w:p w14:paraId="3FA4C9A3" w14:textId="77777777" w:rsidR="007E1E4B" w:rsidRPr="00372900" w:rsidRDefault="007E1E4B" w:rsidP="007E1E4B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FFS: UE-specific and/or non-UE-specific and/or cell-specific for DL</w:t>
      </w:r>
    </w:p>
    <w:p w14:paraId="2FD8465C" w14:textId="77777777" w:rsidR="007E1E4B" w:rsidRPr="00372900" w:rsidRDefault="007E1E4B" w:rsidP="007E1E4B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The following are to be studied for PT-RS:</w:t>
      </w:r>
    </w:p>
    <w:p w14:paraId="17101097" w14:textId="77777777" w:rsidR="007E1E4B" w:rsidRPr="00372900" w:rsidRDefault="007E1E4B" w:rsidP="007E1E4B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Number of PT-RS ports to be supported</w:t>
      </w:r>
    </w:p>
    <w:p w14:paraId="5E592A2D" w14:textId="77777777" w:rsidR="007E1E4B" w:rsidRPr="00372900" w:rsidRDefault="007E1E4B" w:rsidP="007E1E4B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 xml:space="preserve">Use of precoding </w:t>
      </w:r>
    </w:p>
    <w:p w14:paraId="1DB3D877" w14:textId="77777777" w:rsidR="007E1E4B" w:rsidRPr="00372900" w:rsidRDefault="007E1E4B" w:rsidP="007E1E4B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 xml:space="preserve">QCL relationship with other RS, e.g., DM-RS </w:t>
      </w:r>
    </w:p>
    <w:p w14:paraId="17841816" w14:textId="77777777" w:rsidR="007E1E4B" w:rsidRPr="00372900" w:rsidRDefault="007E1E4B" w:rsidP="007E1E4B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Details on frequency domain pattern(s) and/or variable frequency domain densities</w:t>
      </w:r>
    </w:p>
    <w:p w14:paraId="419CC914" w14:textId="77777777" w:rsidR="007E1E4B" w:rsidRPr="00372900" w:rsidRDefault="007E1E4B" w:rsidP="007E1E4B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Whether PT-RS is necessary for DFT-s-OFDM waveform</w:t>
      </w:r>
    </w:p>
    <w:p w14:paraId="36DAC9E0" w14:textId="77777777" w:rsidR="007E1E4B" w:rsidRPr="00372900" w:rsidRDefault="007E1E4B" w:rsidP="007E1E4B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Sharing of time/frequency resource between PT-RS among UEs and/or among layers of a single UE</w:t>
      </w:r>
    </w:p>
    <w:p w14:paraId="027F6667" w14:textId="77777777" w:rsidR="007E1E4B" w:rsidRPr="00372900" w:rsidRDefault="007E1E4B" w:rsidP="007E1E4B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Additional usage for estimating residual frequency offset and/or high-speed channel</w:t>
      </w:r>
    </w:p>
    <w:p w14:paraId="6C883097" w14:textId="77777777" w:rsidR="007E1E4B" w:rsidRPr="00372900" w:rsidRDefault="007E1E4B" w:rsidP="007E1E4B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Possible method(s) to improve phase estimation performance from PT-RS</w:t>
      </w:r>
    </w:p>
    <w:p w14:paraId="3FBD1362" w14:textId="77777777" w:rsidR="007E1E4B" w:rsidRPr="00372900" w:rsidRDefault="007E1E4B" w:rsidP="007E1E4B">
      <w:pPr>
        <w:numPr>
          <w:ilvl w:val="2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 xml:space="preserve">E.g., using ZP/NZP PT-RS to reduce interference </w:t>
      </w:r>
    </w:p>
    <w:p w14:paraId="539D7130" w14:textId="77777777" w:rsidR="007E1E4B" w:rsidRPr="00372900" w:rsidRDefault="007E1E4B" w:rsidP="007E1E4B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Details of UE-specific configuration, e.g., associated with the scheduled MCS and/or BW, the number of scheduled layers, or use dedicated signaling</w:t>
      </w:r>
    </w:p>
    <w:p w14:paraId="5A0C2F6E" w14:textId="77777777" w:rsidR="007E1E4B" w:rsidRDefault="007E1E4B" w:rsidP="007E1E4B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Others are not precluded</w:t>
      </w:r>
    </w:p>
    <w:p w14:paraId="20846581" w14:textId="77777777" w:rsidR="007E1E4B" w:rsidRPr="00372900" w:rsidRDefault="007E1E4B" w:rsidP="007E1E4B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FFS whether new RS is introduced or extended DMRS is used for phase tracking</w:t>
      </w:r>
    </w:p>
    <w:p w14:paraId="54C3FD4D" w14:textId="77777777" w:rsidR="007E1E4B" w:rsidRPr="00611209" w:rsidRDefault="007E1E4B" w:rsidP="004E1513">
      <w:pPr>
        <w:rPr>
          <w:szCs w:val="22"/>
        </w:rPr>
      </w:pPr>
    </w:p>
    <w:p w14:paraId="12579F8C" w14:textId="1073F469" w:rsidR="00FA007C" w:rsidRPr="00B61D98" w:rsidRDefault="0098732C" w:rsidP="004E1513">
      <w:r w:rsidRPr="001F5CB5">
        <w:t>In this contri</w:t>
      </w:r>
      <w:r>
        <w:t xml:space="preserve">bution, we </w:t>
      </w:r>
      <w:r w:rsidR="003E150E">
        <w:t xml:space="preserve">extend our previous simulations </w:t>
      </w:r>
      <w:r w:rsidR="00B61D98">
        <w:t xml:space="preserve">in [2], to investigate the time-domain density of PT-RS. Specifically, we </w:t>
      </w:r>
      <w:r>
        <w:t xml:space="preserve">present simulation results </w:t>
      </w:r>
      <w:r w:rsidR="00B61D98">
        <w:t>for</w:t>
      </w:r>
      <w:r>
        <w:t xml:space="preserve"> the spectral efficiency performance, </w:t>
      </w:r>
      <w:r w:rsidR="00B61D98">
        <w:t xml:space="preserve">using PT-RS </w:t>
      </w:r>
      <w:r>
        <w:t>time domain densities</w:t>
      </w:r>
      <w:r w:rsidR="00B61D98">
        <w:t xml:space="preserve"> of every </w:t>
      </w:r>
      <w:r w:rsidR="00E5267B">
        <w:t xml:space="preserve">OFDM </w:t>
      </w:r>
      <w:r w:rsidR="00B61D98">
        <w:t xml:space="preserve">symbol, every other </w:t>
      </w:r>
      <w:r w:rsidR="007B6D5B">
        <w:t xml:space="preserve">OFDM </w:t>
      </w:r>
      <w:r w:rsidR="00B61D98">
        <w:t xml:space="preserve">symbol, and every </w:t>
      </w:r>
      <w:proofErr w:type="gramStart"/>
      <w:r w:rsidR="00B61D98">
        <w:t>4</w:t>
      </w:r>
      <w:r w:rsidR="00B61D98" w:rsidRPr="00B61D98">
        <w:rPr>
          <w:vertAlign w:val="superscript"/>
        </w:rPr>
        <w:t>th</w:t>
      </w:r>
      <w:proofErr w:type="gramEnd"/>
      <w:r w:rsidR="00B61D98">
        <w:t xml:space="preserve"> </w:t>
      </w:r>
      <w:r w:rsidR="007B6D5B">
        <w:t xml:space="preserve">OFDM </w:t>
      </w:r>
      <w:r w:rsidR="00B61D98">
        <w:t>symbol</w:t>
      </w:r>
      <w:r>
        <w:t>.</w:t>
      </w:r>
    </w:p>
    <w:p w14:paraId="4FAE897F" w14:textId="77777777" w:rsidR="0098732C" w:rsidRPr="004E1513" w:rsidRDefault="0098732C" w:rsidP="004E1513">
      <w:pPr>
        <w:rPr>
          <w:sz w:val="20"/>
        </w:rPr>
      </w:pPr>
    </w:p>
    <w:p w14:paraId="20F3FD2C" w14:textId="77777777" w:rsidR="00A65B3F" w:rsidRPr="000260B9" w:rsidRDefault="00A65B3F" w:rsidP="00A65B3F">
      <w:pPr>
        <w:pStyle w:val="Heading1"/>
        <w:pBdr>
          <w:top w:val="single" w:sz="12" w:space="5" w:color="auto"/>
        </w:pBdr>
        <w:spacing w:after="120"/>
        <w:rPr>
          <w:sz w:val="32"/>
          <w:szCs w:val="32"/>
        </w:rPr>
      </w:pPr>
      <w:r>
        <w:rPr>
          <w:sz w:val="32"/>
          <w:szCs w:val="32"/>
        </w:rPr>
        <w:t>Phase noise impact</w:t>
      </w:r>
    </w:p>
    <w:p w14:paraId="4B44507C" w14:textId="10ADB008" w:rsidR="00A65B3F" w:rsidRDefault="00A65B3F" w:rsidP="00A65B3F">
      <w:r>
        <w:t xml:space="preserve">This section models the effect of the phase noise at the received signal in a given OFDM symbol. The baseband signal at the receiver, after CP removal, </w:t>
      </w:r>
      <w:proofErr w:type="gramStart"/>
      <w:r>
        <w:t>may be written as</w:t>
      </w:r>
      <w:proofErr w:type="gramEnd"/>
      <w:r w:rsidR="00EF3795">
        <w:t>:</w:t>
      </w:r>
      <w:r>
        <w:t xml:space="preserve"> </w:t>
      </w:r>
    </w:p>
    <w:p w14:paraId="16D0742D" w14:textId="77777777" w:rsidR="00A65B3F" w:rsidRDefault="00A65B3F" w:rsidP="00A65B3F"/>
    <w:p w14:paraId="56058EA1" w14:textId="77777777" w:rsidR="00A65B3F" w:rsidRDefault="00A65B3F" w:rsidP="00A65B3F">
      <w:pPr>
        <w:ind w:left="2835" w:firstLine="567"/>
      </w:pPr>
      <m:oMath>
        <m:r>
          <m:rPr>
            <m:sty m:val="p"/>
          </m:rPr>
          <w:rPr>
            <w:rFonts w:ascii="Cambria Math" w:hAnsi="Cambria Math"/>
          </w:rPr>
          <w:lastRenderedPageBreak/>
          <m:t>y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</m:d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j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[n]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⊛h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</m:d>
          </m:e>
        </m:d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j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ϕ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[n]</m:t>
            </m:r>
          </m:sup>
        </m:sSup>
        <m:r>
          <m:rPr>
            <m:sty m:val="p"/>
          </m:rPr>
          <w:rPr>
            <w:rFonts w:ascii="Cambria Math" w:hAnsi="Cambria Math"/>
          </w:rPr>
          <m:t>+w[n]</m:t>
        </m:r>
      </m:oMath>
      <w:r>
        <w:t xml:space="preserve">                 (1)</w:t>
      </w:r>
    </w:p>
    <w:p w14:paraId="2E3D9DBE" w14:textId="77777777" w:rsidR="00A65B3F" w:rsidRPr="00CB1355" w:rsidRDefault="00A65B3F" w:rsidP="00A65B3F">
      <w:pPr>
        <w:ind w:left="2835" w:firstLine="567"/>
        <w:rPr>
          <w:sz w:val="16"/>
          <w:szCs w:val="16"/>
        </w:rPr>
      </w:pPr>
    </w:p>
    <w:p w14:paraId="0CD9410B" w14:textId="77777777" w:rsidR="00A65B3F" w:rsidRDefault="00A65B3F" w:rsidP="00A65B3F">
      <w:proofErr w:type="gramStart"/>
      <w:r>
        <w:t>where</w:t>
      </w:r>
      <w:proofErr w:type="gramEnd"/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x[n]</m:t>
        </m:r>
      </m:oMath>
      <w:r>
        <w:t xml:space="preserve"> is the transmitted data signal (after the IFFT operation), </w:t>
      </w:r>
      <m:oMath>
        <m:r>
          <m:rPr>
            <m:sty m:val="p"/>
          </m:rPr>
          <w:rPr>
            <w:rFonts w:ascii="Cambria Math" w:hAnsi="Cambria Math"/>
          </w:rPr>
          <m:t>h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</m:d>
      </m:oMath>
      <w:r>
        <w:t xml:space="preserve"> is the channel, </w:t>
      </w:r>
      <m:oMath>
        <m:r>
          <w:rPr>
            <w:rFonts w:ascii="Cambria Math" w:hAnsi="Cambria Math"/>
          </w:rPr>
          <m:t>⊛</m:t>
        </m:r>
      </m:oMath>
      <w:r>
        <w:t xml:space="preserve"> represents the circular convolution,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Tx</m:t>
            </m:r>
          </m:sub>
        </m:sSub>
        <m:r>
          <m:rPr>
            <m:sty m:val="p"/>
          </m:rPr>
          <w:rPr>
            <w:rFonts w:ascii="Cambria Math" w:hAnsi="Cambria Math"/>
          </w:rPr>
          <m:t>[n]</m:t>
        </m:r>
      </m:oMath>
      <w:r>
        <w:t xml:space="preserve"> is the transmitter phase noise,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Rx</m:t>
            </m:r>
          </m:sub>
        </m:sSub>
        <m:r>
          <m:rPr>
            <m:sty m:val="p"/>
          </m:rPr>
          <w:rPr>
            <w:rFonts w:ascii="Cambria Math" w:hAnsi="Cambria Math"/>
          </w:rPr>
          <m:t>[n]</m:t>
        </m:r>
      </m:oMath>
      <w:r>
        <w:t xml:space="preserve"> is the receiver phase noise, and </w:t>
      </w:r>
      <m:oMath>
        <m:r>
          <m:rPr>
            <m:sty m:val="p"/>
          </m:rPr>
          <w:rPr>
            <w:rFonts w:ascii="Cambria Math" w:hAnsi="Cambria Math"/>
          </w:rPr>
          <m:t>w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</m:d>
      </m:oMath>
      <w:r>
        <w:t xml:space="preserve"> is the white Gaussian noise. At the receiver, after applying the DFT, using matrix notation, the frequency domain received signal </w:t>
      </w:r>
      <w:proofErr w:type="gramStart"/>
      <w:r>
        <w:t>can be written as</w:t>
      </w:r>
      <w:proofErr w:type="gramEnd"/>
    </w:p>
    <w:p w14:paraId="05A0ED42" w14:textId="77777777" w:rsidR="00A65B3F" w:rsidRPr="004D3067" w:rsidRDefault="00A65B3F" w:rsidP="00A65B3F">
      <w:pPr>
        <w:ind w:left="2835" w:firstLine="567"/>
      </w:pPr>
      <m:oMath>
        <m:r>
          <m:rPr>
            <m:sty m:val="p"/>
          </m:rPr>
          <w:rPr>
            <w:rFonts w:ascii="Cambria Math" w:hAnsi="Cambria Math"/>
          </w:rPr>
          <m:t>Y=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FD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Rx</m:t>
            </m:r>
          </m:sub>
        </m:sSub>
        <m:r>
          <m:rPr>
            <m:sty m:val="p"/>
          </m:rPr>
          <w:rPr>
            <w:rFonts w:ascii="Cambria Math" w:hAnsi="Cambria Math"/>
          </w:rPr>
          <m:t>H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Tx</m:t>
            </m:r>
          </m:sub>
        </m:sSub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F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H</m:t>
            </m:r>
          </m:sup>
        </m:sSup>
        <m:r>
          <m:rPr>
            <m:sty m:val="p"/>
          </m:rPr>
          <w:rPr>
            <w:rFonts w:ascii="Cambria Math" w:hAnsi="Cambria Math"/>
          </w:rPr>
          <m:t>d+Fw,</m:t>
        </m:r>
      </m:oMath>
      <w:r>
        <w:t xml:space="preserve">                                (2)</w:t>
      </w:r>
    </w:p>
    <w:p w14:paraId="09BAC18A" w14:textId="77777777" w:rsidR="00A65B3F" w:rsidRDefault="00A65B3F" w:rsidP="00A65B3F">
      <w:pPr>
        <w:ind w:left="2835" w:firstLine="567"/>
      </w:pPr>
    </w:p>
    <w:p w14:paraId="5C9F8653" w14:textId="77777777" w:rsidR="00A65B3F" w:rsidRDefault="00A65B3F" w:rsidP="00A65B3F">
      <w:r>
        <w:t xml:space="preserve">where </w:t>
      </w:r>
      <m:oMath>
        <m:r>
          <m:rPr>
            <m:sty m:val="p"/>
          </m:rPr>
          <w:rPr>
            <w:rFonts w:ascii="Cambria Math" w:hAnsi="Cambria Math"/>
          </w:rPr>
          <m:t>d</m:t>
        </m:r>
      </m:oMath>
      <w:r>
        <w:t xml:space="preserve"> is the data vector at the IDFT input at the transmitter, </w:t>
      </w:r>
      <m:oMath>
        <m:r>
          <m:rPr>
            <m:sty m:val="p"/>
          </m:rPr>
          <w:rPr>
            <w:rFonts w:ascii="Cambria Math" w:hAnsi="Cambria Math"/>
          </w:rPr>
          <m:t>F</m:t>
        </m:r>
      </m:oMath>
      <w:r>
        <w:t xml:space="preserve"> is the Fourier matrix, </w:t>
      </w:r>
      <m:oMath>
        <m:r>
          <m:rPr>
            <m:sty m:val="p"/>
          </m:rPr>
          <w:rPr>
            <w:rFonts w:ascii="Cambria Math" w:hAnsi="Cambria Math"/>
          </w:rPr>
          <m:t>H</m:t>
        </m:r>
      </m:oMath>
      <w:r>
        <w:t xml:space="preserve"> is the channel matrix,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Rx</m:t>
            </m:r>
          </m:sub>
        </m:sSub>
      </m:oMath>
      <w:r>
        <w:t xml:space="preserve"> is a diagonal matrix whose diagonal elements are the I/Q modulated receiver phase noise,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Tx</m:t>
            </m:r>
          </m:sub>
        </m:sSub>
      </m:oMath>
      <w:r>
        <w:t xml:space="preserve"> is a diagonal matrix whose diagonal elements are the transmitter phase noise. Note that, in general, since the phase noise changes the cyclic prefix, </w:t>
      </w:r>
      <m:oMath>
        <m:r>
          <m:rPr>
            <m:sty m:val="p"/>
          </m:rPr>
          <w:rPr>
            <w:rFonts w:ascii="Cambria Math" w:hAnsi="Cambria Math"/>
          </w:rPr>
          <m:t>H</m:t>
        </m:r>
      </m:oMath>
      <w:r>
        <w:t xml:space="preserve"> may not be a perfectly circulant matrix, however, we can assume that it is approximately circulant. </w:t>
      </w:r>
    </w:p>
    <w:p w14:paraId="6EF10B05" w14:textId="77777777" w:rsidR="00A65B3F" w:rsidRDefault="00A65B3F" w:rsidP="00A65B3F">
      <w:r>
        <w:t xml:space="preserve">Using the fact that a </w:t>
      </w:r>
      <w:proofErr w:type="spellStart"/>
      <w:r>
        <w:t>circulant</w:t>
      </w:r>
      <w:proofErr w:type="spellEnd"/>
      <w:r>
        <w:t xml:space="preserve"> matrix </w:t>
      </w:r>
      <m:oMath>
        <m:r>
          <m:rPr>
            <m:sty m:val="p"/>
          </m:rPr>
          <w:rPr>
            <w:rFonts w:ascii="Cambria Math" w:hAnsi="Cambria Math"/>
          </w:rPr>
          <m:t>C</m:t>
        </m:r>
      </m:oMath>
      <w:r>
        <w:t xml:space="preserve"> </w:t>
      </w:r>
      <w:proofErr w:type="gramStart"/>
      <w:r>
        <w:t>can be diagonalized</w:t>
      </w:r>
      <w:proofErr w:type="gramEnd"/>
      <w:r>
        <w:t xml:space="preserve"> with the Fourier matrix,</w:t>
      </w:r>
      <m:oMath>
        <m:r>
          <m:rPr>
            <m:sty m:val="p"/>
          </m:rPr>
          <w:rPr>
            <w:rFonts w:ascii="Cambria Math" w:hAnsi="Cambria Math"/>
          </w:rPr>
          <m:t xml:space="preserve">C=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F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H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diag(Fc)</m:t>
            </m:r>
          </m:e>
        </m:d>
        <m:r>
          <m:rPr>
            <m:sty m:val="p"/>
          </m:rPr>
          <w:rPr>
            <w:rFonts w:ascii="Cambria Math" w:hAnsi="Cambria Math"/>
          </w:rPr>
          <m:t>F=F(diag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Fr</m:t>
            </m:r>
          </m:e>
        </m:d>
        <m:r>
          <w:rPr>
            <w:rFonts w:ascii="Cambria Math" w:hAnsi="Cambria Math"/>
          </w:rPr>
          <m:t>)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F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H</m:t>
            </m:r>
          </m:sup>
        </m:sSup>
        <m:r>
          <m:rPr>
            <m:sty m:val="p"/>
          </m:rPr>
          <w:rPr>
            <w:rFonts w:ascii="Cambria Math" w:hAnsi="Cambria Math"/>
          </w:rPr>
          <m:t>=F(diag</m:t>
        </m:r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F</m:t>
                </m:r>
              </m:e>
              <m:sup>
                <m:r>
                  <w:rPr>
                    <w:rFonts w:ascii="Cambria Math" w:hAnsi="Cambria Math"/>
                  </w:rPr>
                  <m:t>H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</m:d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F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H</m:t>
            </m:r>
          </m:sup>
        </m:sSup>
      </m:oMath>
      <w:r>
        <w:t xml:space="preserve"> where c is the first column and r is the first row of C, we can get</w:t>
      </w:r>
    </w:p>
    <w:p w14:paraId="3040BC19" w14:textId="77777777" w:rsidR="00A65B3F" w:rsidRPr="009E64F9" w:rsidRDefault="00A65B3F" w:rsidP="00A65B3F">
      <w:pPr>
        <w:ind w:left="2835" w:firstLine="567"/>
      </w:pPr>
    </w:p>
    <w:p w14:paraId="3E7CD988" w14:textId="77777777" w:rsidR="00A65B3F" w:rsidRPr="00596BFC" w:rsidRDefault="00A65B3F" w:rsidP="00A65B3F">
      <w:pPr>
        <w:ind w:left="2835" w:firstLine="567"/>
      </w:pPr>
      <m:oMath>
        <m:r>
          <m:rPr>
            <m:sty m:val="p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FF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H</m:t>
            </m:r>
          </m:sup>
        </m:sSup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Rx</m:t>
            </m:r>
          </m:sub>
        </m:sSub>
        <m:r>
          <m:rPr>
            <m:sty m:val="p"/>
          </m:rPr>
          <w:rPr>
            <w:rFonts w:ascii="Cambria Math" w:hAnsi="Cambria Math"/>
          </w:rPr>
          <m:t>F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F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H</m:t>
            </m:r>
          </m:sup>
        </m:sSup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</m:t>
            </m:r>
          </m:sub>
        </m:sSub>
        <m:r>
          <m:rPr>
            <m:sty m:val="p"/>
          </m:rPr>
          <w:rPr>
            <w:rFonts w:ascii="Cambria Math" w:hAnsi="Cambria Math"/>
          </w:rPr>
          <m:t>F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F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H</m:t>
            </m:r>
          </m:sup>
        </m:sSup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Tx</m:t>
            </m:r>
          </m:sub>
        </m:sSub>
        <m:r>
          <m:rPr>
            <m:sty m:val="p"/>
          </m:rPr>
          <w:rPr>
            <w:rFonts w:ascii="Cambria Math" w:hAnsi="Cambria Math"/>
          </w:rPr>
          <m:t>F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F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H</m:t>
            </m:r>
          </m:sup>
        </m:sSup>
        <m:r>
          <m:rPr>
            <m:sty m:val="p"/>
          </m:rPr>
          <w:rPr>
            <w:rFonts w:ascii="Cambria Math" w:hAnsi="Cambria Math"/>
          </w:rPr>
          <m:t xml:space="preserve">d+Fw. </m:t>
        </m:r>
      </m:oMath>
      <w:r>
        <w:t xml:space="preserve">                    (3)</w:t>
      </w:r>
    </w:p>
    <w:p w14:paraId="56B21710" w14:textId="77777777" w:rsidR="00A65B3F" w:rsidRDefault="00A65B3F" w:rsidP="00A65B3F">
      <w:pPr>
        <w:ind w:left="2835" w:firstLine="567"/>
      </w:pPr>
    </w:p>
    <w:p w14:paraId="092BA6CB" w14:textId="77777777" w:rsidR="00A65B3F" w:rsidRDefault="00A65B3F" w:rsidP="00A65B3F">
      <w:r>
        <w:t xml:space="preserve">In (3),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</m:t>
            </m:r>
          </m:sub>
        </m:sSub>
      </m:oMath>
      <w:r>
        <w:t xml:space="preserve"> is a diagonal matrix whose diagonal elements are equal to Fourier transform of the channel vector,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Rx</m:t>
            </m:r>
          </m:sub>
        </m:sSub>
      </m:oMath>
      <w:r>
        <w:t xml:space="preserve"> is a circulant matrix whose first column is equal to the Fourier transform </w:t>
      </w:r>
      <w:proofErr w:type="gramStart"/>
      <w:r>
        <w:t xml:space="preserve">of </w:t>
      </w:r>
      <w:proofErr w:type="gramEnd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j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Rx</m:t>
                </m:r>
              </m:sub>
            </m:sSub>
            <m:r>
              <w:rPr>
                <w:rFonts w:ascii="Cambria Math" w:hAnsi="Cambria Math"/>
              </w:rPr>
              <m:t>[n]</m:t>
            </m:r>
          </m:sup>
        </m:sSup>
      </m:oMath>
      <w:r>
        <w:t xml:space="preserve">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Tx</m:t>
            </m:r>
          </m:sub>
        </m:sSub>
      </m:oMath>
      <w:r>
        <w:t xml:space="preserve"> is a circular matrix whose first column is equal to the Fourier transform of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j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Tx</m:t>
                </m:r>
              </m:sub>
            </m:sSub>
            <m:r>
              <w:rPr>
                <w:rFonts w:ascii="Cambria Math" w:hAnsi="Cambria Math"/>
              </w:rPr>
              <m:t>[n]</m:t>
            </m:r>
          </m:sup>
        </m:sSup>
      </m:oMath>
      <w:r>
        <w:t xml:space="preserve">. Then, </w:t>
      </w:r>
    </w:p>
    <w:p w14:paraId="6AAA7563" w14:textId="77777777" w:rsidR="00A65B3F" w:rsidRDefault="00A65B3F" w:rsidP="00A65B3F"/>
    <w:p w14:paraId="28664749" w14:textId="77777777" w:rsidR="00A65B3F" w:rsidRPr="00596BFC" w:rsidRDefault="00A65B3F" w:rsidP="00A65B3F">
      <w:pPr>
        <w:ind w:left="2835" w:firstLine="567"/>
      </w:pPr>
      <m:oMath>
        <m:r>
          <m:rPr>
            <m:sty m:val="p"/>
          </m:rPr>
          <w:rPr>
            <w:rFonts w:ascii="Cambria Math" w:hAnsi="Cambria Math"/>
          </w:rPr>
          <m:t>Y=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Rx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Tx</m:t>
            </m:r>
          </m:sub>
        </m:sSub>
        <m:r>
          <m:rPr>
            <m:sty m:val="p"/>
          </m:rPr>
          <w:rPr>
            <w:rFonts w:ascii="Cambria Math" w:hAnsi="Cambria Math"/>
          </w:rPr>
          <m:t>d+Fw.</m:t>
        </m:r>
      </m:oMath>
      <w:r>
        <w:t xml:space="preserve">                                  (4)</w:t>
      </w:r>
    </w:p>
    <w:p w14:paraId="76C979B5" w14:textId="77777777" w:rsidR="00A65B3F" w:rsidRPr="009E64F9" w:rsidRDefault="00A65B3F" w:rsidP="00A65B3F">
      <w:pPr>
        <w:ind w:left="2835" w:firstLine="567"/>
      </w:pPr>
    </w:p>
    <w:p w14:paraId="2A4F0BD1" w14:textId="77777777" w:rsidR="00A65B3F" w:rsidRPr="00B64BEB" w:rsidRDefault="00A65B3F" w:rsidP="00A65B3F">
      <w:r>
        <w:t xml:space="preserve">With only transmitter or receiver phase noise, the received signal on subcarrier </w:t>
      </w:r>
      <m:oMath>
        <m:r>
          <w:rPr>
            <w:rFonts w:ascii="Cambria Math" w:hAnsi="Cambria Math"/>
          </w:rPr>
          <m:t>k</m:t>
        </m:r>
      </m:oMath>
      <w:r>
        <w:t xml:space="preserve"> </w:t>
      </w:r>
      <w:proofErr w:type="gramStart"/>
      <w:r>
        <w:t>can be written as</w:t>
      </w:r>
      <w:proofErr w:type="gramEnd"/>
    </w:p>
    <w:p w14:paraId="35851C88" w14:textId="77777777" w:rsidR="00A65B3F" w:rsidRPr="00CB1355" w:rsidRDefault="00A65B3F" w:rsidP="00A65B3F">
      <w:pPr>
        <w:rPr>
          <w:sz w:val="16"/>
          <w:szCs w:val="16"/>
        </w:rPr>
      </w:pPr>
    </w:p>
    <w:p w14:paraId="4EA44B72" w14:textId="77777777" w:rsidR="00A65B3F" w:rsidRDefault="00A65B3F" w:rsidP="00A65B3F">
      <w:pPr>
        <w:ind w:left="2268" w:firstLine="567"/>
      </w:pPr>
      <m:oMath>
        <m:r>
          <m:rPr>
            <m:sty m:val="p"/>
          </m:rPr>
          <w:rPr>
            <w:rFonts w:ascii="Cambria Math" w:hAnsi="Cambria Math"/>
          </w:rPr>
          <m:t>Y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</m:d>
        <m:r>
          <m:rPr>
            <m:sty m:val="p"/>
          </m:rPr>
          <w:rPr>
            <w:rFonts w:ascii="Cambria Math" w:hAnsi="Cambria Math"/>
          </w:rPr>
          <m:t>=d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</m:d>
        <m:r>
          <m:rPr>
            <m:sty m:val="p"/>
          </m:rPr>
          <w:rPr>
            <w:rFonts w:ascii="Cambria Math" w:hAnsi="Cambria Math"/>
          </w:rPr>
          <m:t>H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</m:d>
        <m:r>
          <m:rPr>
            <m:sty m:val="p"/>
          </m:rPr>
          <w:rPr>
            <w:rFonts w:ascii="Cambria Math" w:hAnsi="Cambria Math"/>
          </w:rPr>
          <m:t>Ψ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</m:t>
            </m:r>
          </m:e>
        </m:d>
        <m:r>
          <m:rPr>
            <m:sty m:val="p"/>
          </m:rPr>
          <w:rPr>
            <w:rFonts w:ascii="Cambria Math" w:hAnsi="Cambria Math"/>
          </w:rPr>
          <m:t xml:space="preserve"> +</m:t>
        </m:r>
        <m:limLow>
          <m:limLowPr>
            <m:ctrlPr>
              <w:rPr>
                <w:rFonts w:ascii="Cambria Math" w:hAnsi="Cambria Math"/>
              </w:rPr>
            </m:ctrlPr>
          </m:limLowPr>
          <m:e>
            <m:groupChr>
              <m:groupChrPr>
                <m:ctrlPr>
                  <w:rPr>
                    <w:rFonts w:ascii="Cambria Math" w:hAnsi="Cambria Math"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I[k]</m:t>
                </m:r>
              </m:e>
            </m:groupChr>
          </m:e>
          <m:lim>
            <m:r>
              <m:rPr>
                <m:sty m:val="p"/>
              </m:rPr>
              <w:rPr>
                <w:rFonts w:ascii="Cambria Math" w:hAnsi="Cambria Math"/>
              </w:rPr>
              <m:t>ICI</m:t>
            </m:r>
          </m:lim>
        </m:limLow>
        <m:r>
          <m:rPr>
            <m:sty m:val="p"/>
          </m:rPr>
          <w:rPr>
            <w:rFonts w:ascii="Cambria Math" w:hAnsi="Cambria Math"/>
          </w:rPr>
          <m:t xml:space="preserve"> +</m:t>
        </m:r>
        <m:limLow>
          <m:limLowPr>
            <m:ctrlPr>
              <w:rPr>
                <w:rFonts w:ascii="Cambria Math" w:hAnsi="Cambria Math"/>
              </w:rPr>
            </m:ctrlPr>
          </m:limLowPr>
          <m:e>
            <m:groupChr>
              <m:groupChrPr>
                <m:ctrlPr>
                  <w:rPr>
                    <w:rFonts w:ascii="Cambria Math" w:hAnsi="Cambria Math"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W[k]</m:t>
                </m:r>
              </m:e>
            </m:groupChr>
          </m:e>
          <m:lim>
            <m:r>
              <m:rPr>
                <m:sty m:val="p"/>
              </m:rPr>
              <w:rPr>
                <w:rFonts w:ascii="Cambria Math" w:hAnsi="Cambria Math"/>
              </w:rPr>
              <m:t>Noise</m:t>
            </m:r>
          </m:lim>
        </m:limLow>
      </m:oMath>
      <w:r>
        <w:t xml:space="preserve">      (5)</w:t>
      </w:r>
    </w:p>
    <w:p w14:paraId="0FEF3D8B" w14:textId="77777777" w:rsidR="00A65B3F" w:rsidRPr="00CB1355" w:rsidRDefault="00A65B3F" w:rsidP="00A65B3F">
      <w:pPr>
        <w:ind w:firstLine="284"/>
        <w:rPr>
          <w:sz w:val="16"/>
          <w:szCs w:val="16"/>
        </w:rPr>
      </w:pPr>
    </w:p>
    <w:p w14:paraId="6818AAE7" w14:textId="77777777" w:rsidR="00A65B3F" w:rsidRDefault="00A65B3F" w:rsidP="00A65B3F">
      <w:proofErr w:type="gramStart"/>
      <w:r>
        <w:t>where</w:t>
      </w:r>
      <w:proofErr w:type="gram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∙</m:t>
                </m:r>
              </m:e>
            </m:d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denotes modulo-N operation and </w:t>
      </w:r>
      <m:oMath>
        <m:r>
          <w:rPr>
            <w:rFonts w:ascii="Cambria Math" w:hAnsi="Cambria Math"/>
          </w:rPr>
          <m:t>N</m:t>
        </m:r>
      </m:oMath>
      <w:r>
        <w:t xml:space="preserve"> is the number of subcarriers. In Eq. (5), </w:t>
      </w:r>
      <m:oMath>
        <m:r>
          <m:rPr>
            <m:sty m:val="p"/>
          </m:rPr>
          <w:rPr>
            <w:rFonts w:ascii="Cambria Math" w:hAnsi="Cambria Math"/>
          </w:rPr>
          <m:t>Ψ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  <w:r>
        <w:t xml:space="preserve"> represents the common phase error (CPE) that multiplies all subcarriers, resulting in a rotation of the constellation, and the second part is the intercarrier interference (ICI) created by the phase noise. Note that the CPE, </w:t>
      </w:r>
      <m:oMath>
        <m:r>
          <m:rPr>
            <m:sty m:val="p"/>
          </m:rPr>
          <w:rPr>
            <w:rFonts w:ascii="Cambria Math" w:hAnsi="Cambria Math"/>
          </w:rPr>
          <m:t>Ψ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  <w:r>
        <w:t xml:space="preserve"> is the diagonal element of the matrix </w:t>
      </w:r>
      <m:oMath>
        <m:r>
          <m:rPr>
            <m:sty m:val="p"/>
          </m:rPr>
          <w:rPr>
            <w:rFonts w:ascii="Cambria Math" w:hAnsi="Cambria Math"/>
          </w:rPr>
          <m:t>Φ</m:t>
        </m:r>
      </m:oMath>
      <w:r>
        <w:t xml:space="preserve"> (at the transmitter or receiver), and is given as</w:t>
      </w:r>
    </w:p>
    <w:p w14:paraId="15613C9B" w14:textId="77777777" w:rsidR="00A65B3F" w:rsidRPr="00CB1355" w:rsidRDefault="00A65B3F" w:rsidP="00A65B3F">
      <w:pPr>
        <w:rPr>
          <w:sz w:val="16"/>
          <w:szCs w:val="16"/>
        </w:rPr>
      </w:pPr>
    </w:p>
    <w:p w14:paraId="4E5ED43C" w14:textId="7B72C039" w:rsidR="00A65B3F" w:rsidRDefault="00A65B3F" w:rsidP="00A65B3F">
      <w:pPr>
        <w:ind w:left="2835" w:firstLine="567"/>
      </w:pPr>
      <m:oMath>
        <m:r>
          <m:rPr>
            <m:sty m:val="p"/>
          </m:rPr>
          <w:rPr>
            <w:rFonts w:ascii="Cambria Math" w:hAnsi="Cambria Math"/>
          </w:rPr>
          <m:t>Ψ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N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n=0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N-1</m:t>
            </m:r>
          </m:sup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jϕ[n]</m:t>
                </m:r>
              </m:sup>
            </m:sSup>
          </m:e>
        </m:nary>
      </m:oMath>
      <w:r>
        <w:t xml:space="preserve">                                   </w:t>
      </w:r>
      <w:r w:rsidR="00893BBA">
        <w:t xml:space="preserve"> </w:t>
      </w:r>
      <w:r>
        <w:t>(6)</w:t>
      </w:r>
    </w:p>
    <w:p w14:paraId="2700D80B" w14:textId="77777777" w:rsidR="00A65B3F" w:rsidRDefault="00A65B3F" w:rsidP="00A65B3F">
      <w:pPr>
        <w:rPr>
          <w:sz w:val="16"/>
          <w:szCs w:val="16"/>
        </w:rPr>
      </w:pPr>
    </w:p>
    <w:p w14:paraId="666CD418" w14:textId="77777777" w:rsidR="00A65B3F" w:rsidRDefault="00A65B3F" w:rsidP="00A65B3F">
      <w:r>
        <w:t xml:space="preserve">The CPE is different for each OFDM symbol and its rate of change depends on the phase noise model. </w:t>
      </w:r>
    </w:p>
    <w:p w14:paraId="78117C19" w14:textId="2823F3FC" w:rsidR="00A65B3F" w:rsidRDefault="00A65B3F" w:rsidP="00A65B3F">
      <w:r>
        <w:t>For AWGN channel and with receiver phase noise, CPE becomes:</w:t>
      </w:r>
    </w:p>
    <w:p w14:paraId="51D2D40D" w14:textId="77777777" w:rsidR="00A65B3F" w:rsidRDefault="00A65B3F" w:rsidP="00A65B3F"/>
    <w:p w14:paraId="201DD210" w14:textId="56E42FE2" w:rsidR="00A65B3F" w:rsidRDefault="00A65B3F" w:rsidP="00A65B3F">
      <w:pPr>
        <w:jc w:val="right"/>
      </w:pPr>
      <m:oMath>
        <m:r>
          <m:rPr>
            <m:sty m:val="p"/>
          </m:rPr>
          <w:rPr>
            <w:rFonts w:ascii="Cambria Math" w:hAnsi="Cambria Math"/>
          </w:rPr>
          <m:t>Ψ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N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n=0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N-1</m:t>
            </m:r>
          </m:sup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j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ϕ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Rx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[n]</m:t>
                    </m:r>
                  </m:e>
                </m:d>
              </m:sup>
            </m:sSup>
          </m:e>
        </m:nary>
      </m:oMath>
      <w:r>
        <w:t xml:space="preserve">                                   (7)</w:t>
      </w:r>
    </w:p>
    <w:p w14:paraId="33107366" w14:textId="77777777" w:rsidR="00A65B3F" w:rsidRPr="002B703F" w:rsidRDefault="00A65B3F" w:rsidP="00A65B3F">
      <w:pPr>
        <w:jc w:val="right"/>
      </w:pPr>
    </w:p>
    <w:p w14:paraId="1927E3C1" w14:textId="77777777" w:rsidR="00A65B3F" w:rsidRDefault="00A65B3F" w:rsidP="00A65B3F">
      <w:pPr>
        <w:pStyle w:val="Heading2"/>
      </w:pPr>
      <w:r w:rsidRPr="00E76C05">
        <w:lastRenderedPageBreak/>
        <w:t>Phase noise estimation with reference signals</w:t>
      </w:r>
    </w:p>
    <w:p w14:paraId="2A591278" w14:textId="207E7CF6" w:rsidR="00A65B3F" w:rsidRPr="0072011B" w:rsidRDefault="00A65B3F" w:rsidP="00A65B3F">
      <w:r>
        <w:t xml:space="preserve">The phase noise can be estimated using reference symbols, and the estimate </w:t>
      </w:r>
      <w:proofErr w:type="gramStart"/>
      <w:r>
        <w:t>can be used</w:t>
      </w:r>
      <w:proofErr w:type="gramEnd"/>
      <w:r>
        <w:t xml:space="preserve"> to perform the phase noise correction. To facilitate the estimation, the reference signals are loaded onto certain subcarriers, and repeated </w:t>
      </w:r>
      <w:r w:rsidR="00EF3795">
        <w:t>in time domain with a given density (either every OFDM symbol, or every other symbol, or every 4</w:t>
      </w:r>
      <w:r w:rsidR="00EF3795" w:rsidRPr="00EF3795">
        <w:rPr>
          <w:vertAlign w:val="superscript"/>
        </w:rPr>
        <w:t>th</w:t>
      </w:r>
      <w:r w:rsidR="00EF3795">
        <w:t xml:space="preserve"> symbol)</w:t>
      </w:r>
      <w:r>
        <w:t xml:space="preserve">, as shown in the example of </w:t>
      </w:r>
      <w:r>
        <w:fldChar w:fldCharType="begin"/>
      </w:r>
      <w:r>
        <w:instrText xml:space="preserve"> REF _Ref465937478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>.</w:t>
      </w:r>
    </w:p>
    <w:p w14:paraId="362657A4" w14:textId="166EF3F7" w:rsidR="00A65B3F" w:rsidRPr="00A65B3F" w:rsidRDefault="000A4BCD" w:rsidP="00A65B3F">
      <w:pPr>
        <w:keepNext/>
        <w:jc w:val="center"/>
        <w:rPr>
          <w:highlight w:val="yellow"/>
        </w:rPr>
      </w:pPr>
      <w:r w:rsidRPr="000A4BCD">
        <w:rPr>
          <w:noProof/>
          <w:lang w:val="en-US" w:eastAsia="ko-KR"/>
        </w:rPr>
        <w:drawing>
          <wp:inline distT="0" distB="0" distL="0" distR="0" wp14:anchorId="399207F3" wp14:editId="3247B81D">
            <wp:extent cx="5972175" cy="14763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1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FD0471" w14:textId="5AD35AA2" w:rsidR="00A65B3F" w:rsidRPr="00AE3290" w:rsidRDefault="00A65B3F" w:rsidP="00A65B3F">
      <w:pPr>
        <w:pStyle w:val="Caption"/>
        <w:rPr>
          <w:sz w:val="20"/>
        </w:rPr>
      </w:pPr>
      <w:bookmarkStart w:id="1" w:name="_Ref465937478"/>
      <w:r w:rsidRPr="00AE3290">
        <w:rPr>
          <w:sz w:val="20"/>
        </w:rPr>
        <w:t xml:space="preserve">Figure </w:t>
      </w:r>
      <w:r w:rsidRPr="00AE3290">
        <w:rPr>
          <w:sz w:val="20"/>
        </w:rPr>
        <w:fldChar w:fldCharType="begin"/>
      </w:r>
      <w:r w:rsidRPr="00AE3290">
        <w:rPr>
          <w:sz w:val="20"/>
        </w:rPr>
        <w:instrText xml:space="preserve"> SEQ Figure \* ARABIC </w:instrText>
      </w:r>
      <w:r w:rsidRPr="00AE3290">
        <w:rPr>
          <w:sz w:val="20"/>
        </w:rPr>
        <w:fldChar w:fldCharType="separate"/>
      </w:r>
      <w:r w:rsidR="00742010">
        <w:rPr>
          <w:noProof/>
          <w:sz w:val="20"/>
        </w:rPr>
        <w:t>1</w:t>
      </w:r>
      <w:r w:rsidRPr="00AE3290">
        <w:rPr>
          <w:sz w:val="20"/>
        </w:rPr>
        <w:fldChar w:fldCharType="end"/>
      </w:r>
      <w:bookmarkEnd w:id="1"/>
      <w:r w:rsidRPr="00AE3290">
        <w:rPr>
          <w:sz w:val="20"/>
        </w:rPr>
        <w:t xml:space="preserve"> </w:t>
      </w:r>
      <w:r w:rsidR="00664808" w:rsidRPr="00AE3290">
        <w:rPr>
          <w:sz w:val="20"/>
        </w:rPr>
        <w:t>Ex</w:t>
      </w:r>
      <w:r w:rsidRPr="00AE3290">
        <w:rPr>
          <w:sz w:val="20"/>
        </w:rPr>
        <w:t>ample</w:t>
      </w:r>
      <w:r w:rsidR="00664808" w:rsidRPr="00AE3290">
        <w:rPr>
          <w:sz w:val="20"/>
        </w:rPr>
        <w:t>s</w:t>
      </w:r>
      <w:r w:rsidRPr="00AE3290">
        <w:rPr>
          <w:sz w:val="20"/>
        </w:rPr>
        <w:t xml:space="preserve"> of P</w:t>
      </w:r>
      <w:r w:rsidR="00D51C15" w:rsidRPr="00AE3290">
        <w:rPr>
          <w:sz w:val="20"/>
        </w:rPr>
        <w:t>T</w:t>
      </w:r>
      <w:r w:rsidRPr="00AE3290">
        <w:rPr>
          <w:sz w:val="20"/>
        </w:rPr>
        <w:t>RS</w:t>
      </w:r>
      <w:r w:rsidR="00664808" w:rsidRPr="00AE3290">
        <w:rPr>
          <w:sz w:val="20"/>
        </w:rPr>
        <w:t xml:space="preserve"> time-domain patterns</w:t>
      </w:r>
    </w:p>
    <w:p w14:paraId="40A06966" w14:textId="77777777" w:rsidR="00A65B3F" w:rsidRPr="00087916" w:rsidRDefault="00A65B3F" w:rsidP="00A65B3F">
      <w:r>
        <w:t>The CPE component due to the phase noise for each</w:t>
      </w:r>
      <w:r w:rsidRPr="00087916">
        <w:t xml:space="preserve"> OFDM symbol </w:t>
      </w:r>
      <w:proofErr w:type="gramStart"/>
      <w:r w:rsidRPr="00087916">
        <w:t>is estimated</w:t>
      </w:r>
      <w:proofErr w:type="gramEnd"/>
      <w:r w:rsidRPr="00087916">
        <w:t xml:space="preserve"> as</w:t>
      </w:r>
    </w:p>
    <w:p w14:paraId="64F83BC1" w14:textId="77777777" w:rsidR="00A65B3F" w:rsidRPr="00087916" w:rsidRDefault="00A65B3F" w:rsidP="00A65B3F"/>
    <w:p w14:paraId="221942D1" w14:textId="77777777" w:rsidR="00A65B3F" w:rsidRPr="00087916" w:rsidRDefault="00A65B3F" w:rsidP="00A65B3F">
      <w:pPr>
        <w:jc w:val="right"/>
      </w:pPr>
      <m:oMath>
        <m:r>
          <m:rPr>
            <m:sty m:val="p"/>
          </m:rPr>
          <w:rPr>
            <w:rFonts w:ascii="Cambria Math" w:hAnsi="Cambria Math"/>
          </w:rPr>
          <m:t>angle{</m:t>
        </m:r>
        <m:acc>
          <m:accPr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Ψ</m:t>
            </m:r>
          </m:e>
        </m:acc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m:rPr>
            <m:sty m:val="p"/>
          </m:rPr>
          <w:rPr>
            <w:rFonts w:ascii="Cambria Math" w:hAnsi="Cambria Math"/>
          </w:rPr>
          <m:t>}=angle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H</m:t>
                    </m:r>
                  </m:sup>
                </m:sSubSup>
              </m:e>
            </m:nary>
          </m:e>
        </m:d>
      </m:oMath>
      <w:r>
        <w:t xml:space="preserve">                                 (8)</w:t>
      </w:r>
    </w:p>
    <w:p w14:paraId="3E250E63" w14:textId="77777777" w:rsidR="00A65B3F" w:rsidRPr="00087916" w:rsidRDefault="00A65B3F" w:rsidP="00A65B3F"/>
    <w:p w14:paraId="0ED97FF3" w14:textId="77777777" w:rsidR="00A139FE" w:rsidRDefault="00A65B3F" w:rsidP="00A65B3F">
      <w:proofErr w:type="gramStart"/>
      <w:r w:rsidRPr="00087916">
        <w:t>where</w:t>
      </w:r>
      <w:proofErr w:type="gramEnd"/>
      <w:r w:rsidRPr="00087916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k</m:t>
            </m:r>
          </m:sub>
        </m:sSub>
      </m:oMath>
      <w:r w:rsidRPr="00087916">
        <w:t xml:space="preserve"> is the received signal on subcarrier </w:t>
      </w:r>
      <m:oMath>
        <m:r>
          <m:rPr>
            <m:sty m:val="p"/>
          </m:rPr>
          <w:rPr>
            <w:rFonts w:ascii="Cambria Math" w:hAnsi="Cambria Math"/>
          </w:rPr>
          <m:t>k</m:t>
        </m:r>
      </m:oMath>
      <w:r w:rsidRPr="00087916">
        <w:t xml:space="preserve"> after equalization,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k</m:t>
            </m:r>
          </m:sub>
        </m:sSub>
      </m:oMath>
      <w:r w:rsidRPr="00087916">
        <w:t xml:space="preserve"> is the reference symbol transmitted on subcarrier </w:t>
      </w:r>
      <m:oMath>
        <m:r>
          <m:rPr>
            <m:sty m:val="p"/>
          </m:rPr>
          <w:rPr>
            <w:rFonts w:ascii="Cambria Math" w:hAnsi="Cambria Math"/>
          </w:rPr>
          <m:t>k</m:t>
        </m:r>
      </m:oMath>
      <w:r w:rsidRPr="00087916">
        <w:t xml:space="preserve">. After the estimation, the phase is corrected by multiplying the signal on each subcarrier </w:t>
      </w:r>
      <w:proofErr w:type="gramStart"/>
      <w:r>
        <w:t>by</w:t>
      </w:r>
      <w:r w:rsidRPr="00087916">
        <w:t xml:space="preserve"> </w:t>
      </w:r>
      <w:proofErr w:type="gramEnd"/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-j∙angle{</m:t>
            </m:r>
            <m:acc>
              <m:accPr>
                <m:ctrlPr>
                  <w:rPr>
                    <w:rFonts w:ascii="Cambria Math" w:hAnsi="Cambria Math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Ψ</m:t>
                </m:r>
              </m:e>
            </m:acc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0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}</m:t>
            </m:r>
          </m:sup>
        </m:sSup>
      </m:oMath>
      <w:r w:rsidRPr="00087916">
        <w:t>.</w:t>
      </w:r>
      <w:r>
        <w:t xml:space="preserve"> In the previous equation, the summation </w:t>
      </w:r>
      <w:proofErr w:type="gramStart"/>
      <w:r>
        <w:t>is performed</w:t>
      </w:r>
      <w:proofErr w:type="gramEnd"/>
      <w:r>
        <w:t xml:space="preserve"> over the subcarriers that are configured with reference symbols. </w:t>
      </w:r>
    </w:p>
    <w:p w14:paraId="07B611CC" w14:textId="77777777" w:rsidR="00551EF3" w:rsidRDefault="00B92A3E" w:rsidP="00A65B3F">
      <w:r>
        <w:t xml:space="preserve">When the time-domain density of the PT-RS is set for one every 2 </w:t>
      </w:r>
      <w:r w:rsidR="00B749E2">
        <w:t xml:space="preserve">OFDM </w:t>
      </w:r>
      <w:r>
        <w:t xml:space="preserve">symbols, or one every 4 </w:t>
      </w:r>
      <w:r w:rsidR="00B749E2">
        <w:t xml:space="preserve">OFDM </w:t>
      </w:r>
      <w:r>
        <w:t xml:space="preserve">symbols, the CPE component is estimated for the OFDM symbols that carry the PT-RS, and linear interpolation is used to derive the </w:t>
      </w:r>
      <w:r w:rsidR="00E06985">
        <w:t xml:space="preserve">CPE </w:t>
      </w:r>
      <w:r>
        <w:t>for the OFDM symbols that don’t carry the PT-RS.</w:t>
      </w:r>
      <w:r w:rsidR="00551EF3">
        <w:t xml:space="preserve"> For the lower time-domain PT-RS densities, we have also simulated a sample-and-hold interpolation method for the CPE, and found that linear interpolation performed better. Therefore, this contribution only shows the linear interpolation results. </w:t>
      </w:r>
    </w:p>
    <w:p w14:paraId="49FF1727" w14:textId="043A25D3" w:rsidR="00A65B3F" w:rsidRPr="00087916" w:rsidRDefault="00A65B3F" w:rsidP="00A65B3F">
      <w:r>
        <w:t xml:space="preserve">The </w:t>
      </w:r>
      <w:r w:rsidR="00D51C15">
        <w:t>time domain / frequency domain density</w:t>
      </w:r>
      <w:r>
        <w:t xml:space="preserve"> of </w:t>
      </w:r>
      <w:r w:rsidR="00D51C15">
        <w:t xml:space="preserve">the </w:t>
      </w:r>
      <w:r>
        <w:t xml:space="preserve">reference symbols is a design parameter, and its impact on performance </w:t>
      </w:r>
      <w:proofErr w:type="gramStart"/>
      <w:r>
        <w:t>will be evaluated</w:t>
      </w:r>
      <w:proofErr w:type="gramEnd"/>
      <w:r>
        <w:t xml:space="preserve"> via simulations in the following section.</w:t>
      </w:r>
    </w:p>
    <w:p w14:paraId="411E7BBD" w14:textId="5964D65D" w:rsidR="00085A01" w:rsidRPr="00DE1E23" w:rsidRDefault="00136778" w:rsidP="00085A01">
      <w:pPr>
        <w:pStyle w:val="Heading1"/>
        <w:pBdr>
          <w:top w:val="single" w:sz="12" w:space="5" w:color="auto"/>
        </w:pBdr>
        <w:spacing w:after="120"/>
        <w:rPr>
          <w:sz w:val="32"/>
          <w:szCs w:val="32"/>
          <w:lang w:val="en-US"/>
        </w:rPr>
      </w:pPr>
      <w:r>
        <w:rPr>
          <w:sz w:val="32"/>
          <w:szCs w:val="32"/>
        </w:rPr>
        <w:t>Simulation Results for PT-RS</w:t>
      </w:r>
      <w:r w:rsidR="004555E3" w:rsidRPr="00DE1E23">
        <w:rPr>
          <w:sz w:val="32"/>
          <w:szCs w:val="32"/>
        </w:rPr>
        <w:t xml:space="preserve"> </w:t>
      </w:r>
    </w:p>
    <w:p w14:paraId="63CF8E50" w14:textId="33D3166B" w:rsidR="008A0B24" w:rsidRPr="005B5A96" w:rsidRDefault="005B5A96" w:rsidP="008A0B24">
      <w:r w:rsidRPr="005B5A96">
        <w:t xml:space="preserve">The </w:t>
      </w:r>
      <w:r w:rsidR="007F2A90">
        <w:t xml:space="preserve">link level performance of system using PT-RS to estimate and compensate the phase noise </w:t>
      </w:r>
      <w:proofErr w:type="gramStart"/>
      <w:r w:rsidR="007F2A90">
        <w:t>is evaluated</w:t>
      </w:r>
      <w:proofErr w:type="gramEnd"/>
      <w:r w:rsidR="007F2A90">
        <w:t xml:space="preserve"> via simulations, for different time-domain densities of the PT-RS (every symbol, every other symbol, every 4</w:t>
      </w:r>
      <w:r w:rsidR="007F2A90" w:rsidRPr="007F2A90">
        <w:rPr>
          <w:vertAlign w:val="superscript"/>
        </w:rPr>
        <w:t>th</w:t>
      </w:r>
      <w:r w:rsidR="007F2A90">
        <w:t xml:space="preserve"> symbol). The detailed simulations assumptions </w:t>
      </w:r>
      <w:proofErr w:type="gramStart"/>
      <w:r w:rsidR="007F2A90">
        <w:t xml:space="preserve">are </w:t>
      </w:r>
      <w:r w:rsidR="001042B2">
        <w:t xml:space="preserve">based on the agreements in </w:t>
      </w:r>
      <w:r w:rsidR="00696245">
        <w:fldChar w:fldCharType="begin"/>
      </w:r>
      <w:r w:rsidR="00696245">
        <w:instrText xml:space="preserve"> REF _Ref471742571 \r \h </w:instrText>
      </w:r>
      <w:r w:rsidR="00696245">
        <w:fldChar w:fldCharType="separate"/>
      </w:r>
      <w:r w:rsidR="00742010">
        <w:t>[3]</w:t>
      </w:r>
      <w:r w:rsidR="00696245">
        <w:fldChar w:fldCharType="end"/>
      </w:r>
      <w:r w:rsidR="001042B2">
        <w:t xml:space="preserve">, and </w:t>
      </w:r>
      <w:r w:rsidR="007F2A90">
        <w:t xml:space="preserve">provided </w:t>
      </w:r>
      <w:r w:rsidR="001042B2">
        <w:t xml:space="preserve">for convenience </w:t>
      </w:r>
      <w:r w:rsidR="007F2A90">
        <w:t>in Table 1 in the Appendix</w:t>
      </w:r>
      <w:proofErr w:type="gramEnd"/>
      <w:r w:rsidR="007F2A90">
        <w:t xml:space="preserve">.  </w:t>
      </w:r>
    </w:p>
    <w:p w14:paraId="6F88EF93" w14:textId="04DA4DDD" w:rsidR="00721E95" w:rsidRDefault="00A96505" w:rsidP="00A96505">
      <w:r>
        <w:t>The simulated scenario uses additive white Gaussian noise (AWGN) channels, and models the p</w:t>
      </w:r>
      <w:r w:rsidRPr="008E7BF8">
        <w:t>hase noise at the receiver (UE side) only</w:t>
      </w:r>
      <w:r>
        <w:t>.</w:t>
      </w:r>
    </w:p>
    <w:p w14:paraId="71853BDD" w14:textId="77777777" w:rsidR="00932772" w:rsidRDefault="00932772" w:rsidP="00932772">
      <w:r>
        <w:t>For the figures presented in this section:</w:t>
      </w:r>
    </w:p>
    <w:p w14:paraId="1F56701E" w14:textId="77777777" w:rsidR="00932772" w:rsidRPr="00E221F9" w:rsidRDefault="00932772" w:rsidP="00932772">
      <w:pPr>
        <w:pStyle w:val="ListParagraph"/>
        <w:numPr>
          <w:ilvl w:val="0"/>
          <w:numId w:val="19"/>
        </w:numPr>
        <w:spacing w:line="259" w:lineRule="auto"/>
        <w:rPr>
          <w:rFonts w:ascii="Times New Roman" w:eastAsia="SimSun" w:hAnsi="Times New Roman"/>
          <w:szCs w:val="20"/>
          <w:lang w:val="en-GB" w:eastAsia="zh-CN"/>
        </w:rPr>
      </w:pPr>
      <w:r w:rsidRPr="00E221F9">
        <w:rPr>
          <w:rFonts w:ascii="Times New Roman" w:eastAsia="SimSun" w:hAnsi="Times New Roman"/>
          <w:szCs w:val="20"/>
          <w:lang w:val="en-GB" w:eastAsia="zh-CN"/>
        </w:rPr>
        <w:t xml:space="preserve">the label “No PN” means no phase noise was applied and no added PNRS (best case), and </w:t>
      </w:r>
    </w:p>
    <w:p w14:paraId="5217F8DA" w14:textId="46CAC4E4" w:rsidR="00932772" w:rsidRPr="00E221F9" w:rsidRDefault="00932772" w:rsidP="00932772">
      <w:pPr>
        <w:pStyle w:val="ListParagraph"/>
        <w:numPr>
          <w:ilvl w:val="0"/>
          <w:numId w:val="19"/>
        </w:numPr>
        <w:spacing w:line="259" w:lineRule="auto"/>
        <w:rPr>
          <w:rFonts w:ascii="Times New Roman" w:eastAsia="SimSun" w:hAnsi="Times New Roman"/>
          <w:szCs w:val="20"/>
          <w:lang w:val="en-GB" w:eastAsia="zh-CN"/>
        </w:rPr>
      </w:pPr>
      <w:proofErr w:type="gramStart"/>
      <w:r w:rsidRPr="00E221F9">
        <w:rPr>
          <w:rFonts w:ascii="Times New Roman" w:eastAsia="SimSun" w:hAnsi="Times New Roman"/>
          <w:szCs w:val="20"/>
          <w:lang w:val="en-GB" w:eastAsia="zh-CN"/>
        </w:rPr>
        <w:t>the</w:t>
      </w:r>
      <w:proofErr w:type="gramEnd"/>
      <w:r w:rsidRPr="00E221F9">
        <w:rPr>
          <w:rFonts w:ascii="Times New Roman" w:eastAsia="SimSun" w:hAnsi="Times New Roman"/>
          <w:szCs w:val="20"/>
          <w:lang w:val="en-GB" w:eastAsia="zh-CN"/>
        </w:rPr>
        <w:t xml:space="preserve"> label “PN with no correction” means phase noi</w:t>
      </w:r>
      <w:r w:rsidR="00287BA7">
        <w:rPr>
          <w:rFonts w:ascii="Times New Roman" w:eastAsia="SimSun" w:hAnsi="Times New Roman"/>
          <w:szCs w:val="20"/>
          <w:lang w:val="en-GB" w:eastAsia="zh-CN"/>
        </w:rPr>
        <w:t>se was modelled, and no added PT</w:t>
      </w:r>
      <w:r w:rsidRPr="00E221F9">
        <w:rPr>
          <w:rFonts w:ascii="Times New Roman" w:eastAsia="SimSun" w:hAnsi="Times New Roman"/>
          <w:szCs w:val="20"/>
          <w:lang w:val="en-GB" w:eastAsia="zh-CN"/>
        </w:rPr>
        <w:t>RS.</w:t>
      </w:r>
    </w:p>
    <w:p w14:paraId="6AAFCCAB" w14:textId="01803D64" w:rsidR="00932772" w:rsidRDefault="00932772" w:rsidP="00215991"/>
    <w:p w14:paraId="754BA1A5" w14:textId="770A6C9F" w:rsidR="00932772" w:rsidRDefault="00AA6F5B" w:rsidP="00215991">
      <w:r>
        <w:t xml:space="preserve">Similar to our previous contribution </w:t>
      </w:r>
      <w:r>
        <w:fldChar w:fldCharType="begin"/>
      </w:r>
      <w:r>
        <w:instrText xml:space="preserve"> REF _Ref471389049 \r \h </w:instrText>
      </w:r>
      <w:r>
        <w:fldChar w:fldCharType="separate"/>
      </w:r>
      <w:r w:rsidR="00742010">
        <w:t>[2]</w:t>
      </w:r>
      <w:r>
        <w:fldChar w:fldCharType="end"/>
      </w:r>
      <w:r>
        <w:t xml:space="preserve">, the simulations are run for </w:t>
      </w:r>
      <w:r w:rsidRPr="00AA6F5B">
        <w:t>two different RB allocations (</w:t>
      </w:r>
      <w:proofErr w:type="gramStart"/>
      <w:r w:rsidRPr="00AA6F5B">
        <w:t>4</w:t>
      </w:r>
      <w:proofErr w:type="gramEnd"/>
      <w:r w:rsidRPr="00AA6F5B">
        <w:t xml:space="preserve"> RBs = 48 subcarriers and 32 RBs = 384 subcarriers) and two different subcarrier spacing (SCS) (60 kHz and 240 kHz)</w:t>
      </w:r>
      <w:r>
        <w:t xml:space="preserve">. For each setting (RB allocation and SCS value), PT-RS are </w:t>
      </w:r>
      <w:r w:rsidR="00BD46AE">
        <w:t xml:space="preserve">first </w:t>
      </w:r>
      <w:r>
        <w:t xml:space="preserve">mapped </w:t>
      </w:r>
      <w:r w:rsidR="00BD46AE">
        <w:t xml:space="preserve">in frequency domain to sub-carriers. The number of sub-carriers configured with PT-RS can be </w:t>
      </w:r>
      <w:r>
        <w:t xml:space="preserve">1, 2, 4, 8, 16 (for 4 RB allocations, as well as for </w:t>
      </w:r>
      <w:r>
        <w:lastRenderedPageBreak/>
        <w:t xml:space="preserve">the 32 RB allocation). The time density of the PT-RS is then configured for </w:t>
      </w:r>
      <w:proofErr w:type="gramStart"/>
      <w:r>
        <w:t>1</w:t>
      </w:r>
      <w:proofErr w:type="gramEnd"/>
      <w:r>
        <w:t xml:space="preserve"> (every </w:t>
      </w:r>
      <w:r w:rsidR="007B6D5B">
        <w:t xml:space="preserve">OFDM </w:t>
      </w:r>
      <w:r>
        <w:t xml:space="preserve">symbol), ½ (every other </w:t>
      </w:r>
      <w:r w:rsidR="007B6D5B">
        <w:t xml:space="preserve">OFDM </w:t>
      </w:r>
      <w:r>
        <w:t>s</w:t>
      </w:r>
      <w:r w:rsidR="00871051">
        <w:t>y</w:t>
      </w:r>
      <w:r>
        <w:t>mbol) and ¼ (every 4</w:t>
      </w:r>
      <w:r w:rsidRPr="00AA6F5B">
        <w:rPr>
          <w:vertAlign w:val="superscript"/>
        </w:rPr>
        <w:t>th</w:t>
      </w:r>
      <w:r>
        <w:t xml:space="preserve"> </w:t>
      </w:r>
      <w:r w:rsidR="007B6D5B">
        <w:t xml:space="preserve">OFDM </w:t>
      </w:r>
      <w:r>
        <w:t>symbol).</w:t>
      </w:r>
    </w:p>
    <w:p w14:paraId="5B656936" w14:textId="086993EF" w:rsidR="00AA6F5B" w:rsidRDefault="00B34230" w:rsidP="009D069F">
      <w:pPr>
        <w:tabs>
          <w:tab w:val="left" w:pos="2477"/>
        </w:tabs>
      </w:pPr>
      <w:r>
        <w:fldChar w:fldCharType="begin"/>
      </w:r>
      <w:r>
        <w:instrText xml:space="preserve"> REF _Ref471389358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 w:rsidR="009D069F">
        <w:t xml:space="preserve"> to </w:t>
      </w:r>
      <w:r>
        <w:fldChar w:fldCharType="begin"/>
      </w:r>
      <w:r>
        <w:instrText xml:space="preserve"> REF _Ref471389360 \h </w:instrText>
      </w:r>
      <w:r>
        <w:fldChar w:fldCharType="separate"/>
      </w:r>
      <w:r>
        <w:t xml:space="preserve">Figure </w:t>
      </w:r>
      <w:r>
        <w:rPr>
          <w:noProof/>
        </w:rPr>
        <w:t>4</w:t>
      </w:r>
      <w:r>
        <w:fldChar w:fldCharType="end"/>
      </w:r>
      <w:r w:rsidR="009D069F">
        <w:t xml:space="preserve"> show the spectral efficiency (SE) for a small allocation (4 RB), SCS=60 kHz, with PT-RS time domain densities of </w:t>
      </w:r>
      <w:proofErr w:type="gramStart"/>
      <w:r w:rsidR="009D069F">
        <w:t>1</w:t>
      </w:r>
      <w:proofErr w:type="gramEnd"/>
      <w:r w:rsidR="009D069F">
        <w:t>, ½ and ¼, respectively.</w:t>
      </w:r>
    </w:p>
    <w:p w14:paraId="7F50DAFA" w14:textId="77777777" w:rsidR="00287BA7" w:rsidRDefault="00287BA7" w:rsidP="00215991"/>
    <w:p w14:paraId="0BB6303A" w14:textId="77777777" w:rsidR="009A526F" w:rsidRDefault="009A526F" w:rsidP="00215991">
      <w:pPr>
        <w:sectPr w:rsidR="009A526F" w:rsidSect="00D55085">
          <w:footerReference w:type="default" r:id="rId13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</w:sectPr>
      </w:pPr>
    </w:p>
    <w:p w14:paraId="02654AD8" w14:textId="56261C16" w:rsidR="00287BA7" w:rsidRDefault="00BB6992" w:rsidP="00215991">
      <w:r>
        <w:rPr>
          <w:noProof/>
          <w:lang w:val="en-US" w:eastAsia="ko-KR"/>
        </w:rPr>
        <w:drawing>
          <wp:inline distT="0" distB="0" distL="0" distR="0" wp14:anchorId="0F104FF6" wp14:editId="00BE6416">
            <wp:extent cx="2070201" cy="1931320"/>
            <wp:effectExtent l="0" t="0" r="635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FC7DFF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1769" cy="1942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9F7010" w14:textId="0206F310" w:rsidR="00287BA7" w:rsidRPr="00AE3290" w:rsidRDefault="00A61EE6" w:rsidP="00A61EE6">
      <w:pPr>
        <w:pStyle w:val="Caption"/>
        <w:rPr>
          <w:sz w:val="20"/>
        </w:rPr>
      </w:pPr>
      <w:bookmarkStart w:id="2" w:name="_Ref471389358"/>
      <w:r w:rsidRPr="00AE3290">
        <w:rPr>
          <w:sz w:val="20"/>
        </w:rPr>
        <w:t xml:space="preserve">Figure </w:t>
      </w:r>
      <w:r w:rsidRPr="00AE3290">
        <w:rPr>
          <w:sz w:val="20"/>
        </w:rPr>
        <w:fldChar w:fldCharType="begin"/>
      </w:r>
      <w:r w:rsidRPr="00AE3290">
        <w:rPr>
          <w:sz w:val="20"/>
        </w:rPr>
        <w:instrText xml:space="preserve"> SEQ Figure \* ARABIC </w:instrText>
      </w:r>
      <w:r w:rsidRPr="00AE3290">
        <w:rPr>
          <w:sz w:val="20"/>
        </w:rPr>
        <w:fldChar w:fldCharType="separate"/>
      </w:r>
      <w:r w:rsidR="00742010">
        <w:rPr>
          <w:noProof/>
          <w:sz w:val="20"/>
        </w:rPr>
        <w:t>2</w:t>
      </w:r>
      <w:r w:rsidRPr="00AE3290">
        <w:rPr>
          <w:sz w:val="20"/>
        </w:rPr>
        <w:fldChar w:fldCharType="end"/>
      </w:r>
      <w:bookmarkEnd w:id="2"/>
      <w:r w:rsidRPr="00AE3290">
        <w:rPr>
          <w:sz w:val="20"/>
        </w:rPr>
        <w:t xml:space="preserve"> SE for 60 kHz SCS, 4 RB, Time density 1</w:t>
      </w:r>
    </w:p>
    <w:p w14:paraId="2E6B0DF4" w14:textId="6D599AAF" w:rsidR="00287BA7" w:rsidRDefault="00BB6992" w:rsidP="00215991">
      <w:r>
        <w:rPr>
          <w:noProof/>
          <w:lang w:val="en-US" w:eastAsia="ko-KR"/>
        </w:rPr>
        <w:drawing>
          <wp:inline distT="0" distB="0" distL="0" distR="0" wp14:anchorId="21901201" wp14:editId="1037242C">
            <wp:extent cx="2037829" cy="1938528"/>
            <wp:effectExtent l="0" t="0" r="635" b="508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CFCB97A.tmp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2981" cy="1962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C286BB" w14:textId="7DEAA864" w:rsidR="00287BA7" w:rsidRPr="00AE3290" w:rsidRDefault="00A61EE6" w:rsidP="00A61EE6">
      <w:pPr>
        <w:pStyle w:val="Caption"/>
        <w:rPr>
          <w:sz w:val="20"/>
        </w:rPr>
      </w:pPr>
      <w:r w:rsidRPr="00AE3290">
        <w:rPr>
          <w:sz w:val="20"/>
        </w:rPr>
        <w:t xml:space="preserve">Figure </w:t>
      </w:r>
      <w:r w:rsidRPr="00AE3290">
        <w:rPr>
          <w:sz w:val="20"/>
        </w:rPr>
        <w:fldChar w:fldCharType="begin"/>
      </w:r>
      <w:r w:rsidRPr="00AE3290">
        <w:rPr>
          <w:sz w:val="20"/>
        </w:rPr>
        <w:instrText xml:space="preserve"> SEQ Figure \* ARABIC </w:instrText>
      </w:r>
      <w:r w:rsidRPr="00AE3290">
        <w:rPr>
          <w:sz w:val="20"/>
        </w:rPr>
        <w:fldChar w:fldCharType="separate"/>
      </w:r>
      <w:r w:rsidR="00742010">
        <w:rPr>
          <w:noProof/>
          <w:sz w:val="20"/>
        </w:rPr>
        <w:t>3</w:t>
      </w:r>
      <w:r w:rsidRPr="00AE3290">
        <w:rPr>
          <w:sz w:val="20"/>
        </w:rPr>
        <w:fldChar w:fldCharType="end"/>
      </w:r>
      <w:r w:rsidRPr="00AE3290">
        <w:rPr>
          <w:sz w:val="20"/>
        </w:rPr>
        <w:t xml:space="preserve"> SE for 60 kHz SCS, 4 RB, Time density 0.5</w:t>
      </w:r>
    </w:p>
    <w:p w14:paraId="399ACADD" w14:textId="55766FA8" w:rsidR="00287BA7" w:rsidRDefault="00BB6992" w:rsidP="00215991">
      <w:r>
        <w:rPr>
          <w:noProof/>
          <w:lang w:val="en-US" w:eastAsia="ko-KR"/>
        </w:rPr>
        <w:drawing>
          <wp:inline distT="0" distB="0" distL="0" distR="0" wp14:anchorId="3BA67658" wp14:editId="76F87B90">
            <wp:extent cx="2018995" cy="1920194"/>
            <wp:effectExtent l="0" t="0" r="635" b="444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FCF977.tmp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6901" cy="1937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B0E6C" w14:textId="7D7C51D2" w:rsidR="00A61EE6" w:rsidRPr="00AE3290" w:rsidRDefault="00A61EE6" w:rsidP="00A61EE6">
      <w:pPr>
        <w:pStyle w:val="Caption"/>
        <w:rPr>
          <w:sz w:val="20"/>
        </w:rPr>
      </w:pPr>
      <w:bookmarkStart w:id="3" w:name="_Ref471389360"/>
      <w:r w:rsidRPr="00AE3290">
        <w:rPr>
          <w:sz w:val="20"/>
        </w:rPr>
        <w:t xml:space="preserve">Figure </w:t>
      </w:r>
      <w:r w:rsidRPr="00AE3290">
        <w:rPr>
          <w:sz w:val="20"/>
        </w:rPr>
        <w:fldChar w:fldCharType="begin"/>
      </w:r>
      <w:r w:rsidRPr="00AE3290">
        <w:rPr>
          <w:sz w:val="20"/>
        </w:rPr>
        <w:instrText xml:space="preserve"> SEQ Figure \* ARABIC </w:instrText>
      </w:r>
      <w:r w:rsidRPr="00AE3290">
        <w:rPr>
          <w:sz w:val="20"/>
        </w:rPr>
        <w:fldChar w:fldCharType="separate"/>
      </w:r>
      <w:r w:rsidR="00742010">
        <w:rPr>
          <w:noProof/>
          <w:sz w:val="20"/>
        </w:rPr>
        <w:t>4</w:t>
      </w:r>
      <w:r w:rsidRPr="00AE3290">
        <w:rPr>
          <w:sz w:val="20"/>
        </w:rPr>
        <w:fldChar w:fldCharType="end"/>
      </w:r>
      <w:bookmarkEnd w:id="3"/>
      <w:r w:rsidRPr="00AE3290">
        <w:rPr>
          <w:sz w:val="20"/>
        </w:rPr>
        <w:t xml:space="preserve"> SE for 60 kHz SCS, 4 RB, Time density 0.25</w:t>
      </w:r>
    </w:p>
    <w:p w14:paraId="792DF020" w14:textId="77777777" w:rsidR="00287BA7" w:rsidRDefault="00287BA7" w:rsidP="00215991"/>
    <w:p w14:paraId="22B94AD8" w14:textId="77777777" w:rsidR="009A526F" w:rsidRDefault="009A526F" w:rsidP="00215991">
      <w:pPr>
        <w:sectPr w:rsidR="009A526F" w:rsidSect="009A526F">
          <w:footnotePr>
            <w:numRestart w:val="eachSect"/>
          </w:footnotePr>
          <w:type w:val="continuous"/>
          <w:pgSz w:w="11907" w:h="16840" w:code="9"/>
          <w:pgMar w:top="1134" w:right="1134" w:bottom="1418" w:left="1134" w:header="680" w:footer="567" w:gutter="0"/>
          <w:cols w:num="3" w:space="720"/>
        </w:sectPr>
      </w:pPr>
    </w:p>
    <w:p w14:paraId="18381662" w14:textId="77F49C2B" w:rsidR="00670B0D" w:rsidRDefault="00292AF8" w:rsidP="00215991">
      <w:r>
        <w:t xml:space="preserve">From </w:t>
      </w:r>
      <w:r>
        <w:fldChar w:fldCharType="begin"/>
      </w:r>
      <w:r>
        <w:instrText xml:space="preserve"> REF _Ref471389358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to </w:t>
      </w:r>
      <w:r>
        <w:fldChar w:fldCharType="begin"/>
      </w:r>
      <w:r>
        <w:instrText xml:space="preserve"> REF _Ref471389360 \h </w:instrText>
      </w:r>
      <w:r>
        <w:fldChar w:fldCharType="separate"/>
      </w:r>
      <w:r>
        <w:t xml:space="preserve">Figure </w:t>
      </w:r>
      <w:r>
        <w:rPr>
          <w:noProof/>
        </w:rPr>
        <w:t>4</w:t>
      </w:r>
      <w:r>
        <w:fldChar w:fldCharType="end"/>
      </w:r>
      <w:r>
        <w:t xml:space="preserve"> above, as was observed in </w:t>
      </w:r>
      <w:r>
        <w:fldChar w:fldCharType="begin"/>
      </w:r>
      <w:r>
        <w:instrText xml:space="preserve"> REF _Ref471389049 \r \h </w:instrText>
      </w:r>
      <w:r>
        <w:fldChar w:fldCharType="separate"/>
      </w:r>
      <w:r w:rsidR="00742010">
        <w:t>[2]</w:t>
      </w:r>
      <w:r>
        <w:fldChar w:fldCharType="end"/>
      </w:r>
      <w:r>
        <w:t xml:space="preserve">, it </w:t>
      </w:r>
      <w:proofErr w:type="gramStart"/>
      <w:r>
        <w:t>can be seen</w:t>
      </w:r>
      <w:proofErr w:type="gramEnd"/>
      <w:r>
        <w:t xml:space="preserve"> that for smaller resource assignments, the loss due to the phase noise is not significant. </w:t>
      </w:r>
      <w:r w:rsidR="00A923D2">
        <w:t xml:space="preserve">With a small number of PT-RS, the CPE estimation accuracy may not be sufficient, resulting in throughput loss. The CPE estimation accuracy </w:t>
      </w:r>
      <w:proofErr w:type="gramStart"/>
      <w:r w:rsidR="00A923D2">
        <w:t>can be improved</w:t>
      </w:r>
      <w:proofErr w:type="gramEnd"/>
      <w:r w:rsidR="00A923D2">
        <w:t xml:space="preserve"> as the number of the PT-RS in frequency domain is increased. However, reserving more subcarriers for the PT-RS increases the loss in spectral efficiency</w:t>
      </w:r>
      <w:proofErr w:type="gramStart"/>
      <w:r w:rsidR="00A923D2">
        <w:t>;</w:t>
      </w:r>
      <w:proofErr w:type="gramEnd"/>
      <w:r w:rsidR="00A923D2">
        <w:t xml:space="preserve"> even reducing the PT-RS density in time domain (e.g. to ¼) does not significantly improve the performance.</w:t>
      </w:r>
    </w:p>
    <w:p w14:paraId="25129A2D" w14:textId="668BB94B" w:rsidR="00292AF8" w:rsidRDefault="00292AF8" w:rsidP="00292AF8">
      <w:r>
        <w:rPr>
          <w:b/>
          <w:i/>
          <w:u w:val="single"/>
          <w:lang w:eastAsia="sv-SE"/>
        </w:rPr>
        <w:t>Observation 1</w:t>
      </w:r>
      <w:r w:rsidRPr="003E128F">
        <w:rPr>
          <w:b/>
          <w:i/>
          <w:u w:val="single"/>
          <w:lang w:eastAsia="sv-SE"/>
        </w:rPr>
        <w:t>:</w:t>
      </w:r>
      <w:r w:rsidRPr="00611209">
        <w:rPr>
          <w:b/>
          <w:i/>
          <w:lang w:eastAsia="sv-SE"/>
        </w:rPr>
        <w:t xml:space="preserve"> </w:t>
      </w:r>
      <w:r>
        <w:rPr>
          <w:i/>
          <w:lang w:eastAsia="sv-SE"/>
        </w:rPr>
        <w:t xml:space="preserve"> For </w:t>
      </w:r>
      <w:r w:rsidR="005E1FC3">
        <w:rPr>
          <w:i/>
          <w:lang w:eastAsia="sv-SE"/>
        </w:rPr>
        <w:t>smaller resource assignments</w:t>
      </w:r>
      <w:r w:rsidRPr="00DC29E1">
        <w:rPr>
          <w:i/>
          <w:lang w:eastAsia="sv-SE"/>
        </w:rPr>
        <w:t>, the loss due to the phase noise is not significant</w:t>
      </w:r>
      <w:r w:rsidR="00542260">
        <w:rPr>
          <w:i/>
          <w:lang w:eastAsia="sv-SE"/>
        </w:rPr>
        <w:t>.</w:t>
      </w:r>
    </w:p>
    <w:p w14:paraId="5C943B92" w14:textId="29C82598" w:rsidR="00670B0D" w:rsidRDefault="00670B0D" w:rsidP="00215991"/>
    <w:p w14:paraId="66FC3360" w14:textId="6B354948" w:rsidR="00E55A7B" w:rsidRDefault="00B34230" w:rsidP="00215991">
      <w:r>
        <w:fldChar w:fldCharType="begin"/>
      </w:r>
      <w:r>
        <w:instrText xml:space="preserve"> REF _Ref471389375 \h </w:instrText>
      </w:r>
      <w:r>
        <w:fldChar w:fldCharType="separate"/>
      </w:r>
      <w:r>
        <w:t xml:space="preserve">Figure </w:t>
      </w:r>
      <w:r>
        <w:rPr>
          <w:noProof/>
        </w:rPr>
        <w:t>5</w:t>
      </w:r>
      <w:r>
        <w:fldChar w:fldCharType="end"/>
      </w:r>
      <w:r w:rsidR="006B71A4">
        <w:t xml:space="preserve"> to </w:t>
      </w:r>
      <w:r>
        <w:fldChar w:fldCharType="begin"/>
      </w:r>
      <w:r>
        <w:instrText xml:space="preserve"> REF _Ref471389379 \h </w:instrText>
      </w:r>
      <w:r>
        <w:fldChar w:fldCharType="separate"/>
      </w:r>
      <w:r>
        <w:t xml:space="preserve">Figure </w:t>
      </w:r>
      <w:r>
        <w:rPr>
          <w:noProof/>
        </w:rPr>
        <w:t>7</w:t>
      </w:r>
      <w:r>
        <w:fldChar w:fldCharType="end"/>
      </w:r>
      <w:r w:rsidR="00747585">
        <w:t xml:space="preserve"> show the SE for a larger allocation (32 RB), SCS=60 kHz, with PT-RS time domain densities of </w:t>
      </w:r>
      <w:proofErr w:type="gramStart"/>
      <w:r w:rsidR="00747585">
        <w:t>1</w:t>
      </w:r>
      <w:proofErr w:type="gramEnd"/>
      <w:r w:rsidR="00747585">
        <w:t>, ½ and ¼, respectively.</w:t>
      </w:r>
    </w:p>
    <w:p w14:paraId="79CF2B0A" w14:textId="77777777" w:rsidR="00DD40CC" w:rsidRDefault="00DD40CC" w:rsidP="00215991">
      <w:pPr>
        <w:sectPr w:rsidR="00DD40CC" w:rsidSect="009A526F">
          <w:footnotePr>
            <w:numRestart w:val="eachSect"/>
          </w:footnotePr>
          <w:type w:val="continuous"/>
          <w:pgSz w:w="11907" w:h="16840" w:code="9"/>
          <w:pgMar w:top="1134" w:right="1134" w:bottom="1418" w:left="1134" w:header="680" w:footer="567" w:gutter="0"/>
          <w:cols w:space="720"/>
        </w:sectPr>
      </w:pPr>
    </w:p>
    <w:p w14:paraId="0D17BA82" w14:textId="65CAC539" w:rsidR="00E55A7B" w:rsidRDefault="00E55A7B" w:rsidP="00215991">
      <w:r>
        <w:rPr>
          <w:noProof/>
          <w:lang w:val="en-US" w:eastAsia="ko-KR"/>
        </w:rPr>
        <w:drawing>
          <wp:inline distT="0" distB="0" distL="0" distR="0" wp14:anchorId="2EFD1BD6" wp14:editId="0A1C3454">
            <wp:extent cx="1976291" cy="1843431"/>
            <wp:effectExtent l="0" t="0" r="5080" b="444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FC4269.tmp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7774" cy="1863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0FD536" w14:textId="4F2BAF38" w:rsidR="00E55A7B" w:rsidRPr="00AE3290" w:rsidRDefault="008A47A5" w:rsidP="008A47A5">
      <w:pPr>
        <w:pStyle w:val="Caption"/>
        <w:rPr>
          <w:sz w:val="20"/>
        </w:rPr>
      </w:pPr>
      <w:bookmarkStart w:id="4" w:name="_Ref471389375"/>
      <w:r w:rsidRPr="00AE3290">
        <w:rPr>
          <w:sz w:val="20"/>
        </w:rPr>
        <w:t xml:space="preserve">Figure </w:t>
      </w:r>
      <w:r w:rsidRPr="00AE3290">
        <w:rPr>
          <w:sz w:val="20"/>
        </w:rPr>
        <w:fldChar w:fldCharType="begin"/>
      </w:r>
      <w:r w:rsidRPr="00AE3290">
        <w:rPr>
          <w:sz w:val="20"/>
        </w:rPr>
        <w:instrText xml:space="preserve"> SEQ Figure \* ARABIC </w:instrText>
      </w:r>
      <w:r w:rsidRPr="00AE3290">
        <w:rPr>
          <w:sz w:val="20"/>
        </w:rPr>
        <w:fldChar w:fldCharType="separate"/>
      </w:r>
      <w:r w:rsidR="00742010">
        <w:rPr>
          <w:noProof/>
          <w:sz w:val="20"/>
        </w:rPr>
        <w:t>5</w:t>
      </w:r>
      <w:r w:rsidRPr="00AE3290">
        <w:rPr>
          <w:sz w:val="20"/>
        </w:rPr>
        <w:fldChar w:fldCharType="end"/>
      </w:r>
      <w:bookmarkEnd w:id="4"/>
      <w:r w:rsidRPr="00AE3290">
        <w:rPr>
          <w:sz w:val="20"/>
        </w:rPr>
        <w:t xml:space="preserve"> SE for 60 kHz SCS, 32 RB, Time density 1</w:t>
      </w:r>
    </w:p>
    <w:p w14:paraId="7F73566D" w14:textId="1725A4CF" w:rsidR="00E55A7B" w:rsidRDefault="00E55A7B" w:rsidP="00215991">
      <w:r>
        <w:rPr>
          <w:noProof/>
          <w:lang w:val="en-US" w:eastAsia="ko-KR"/>
        </w:rPr>
        <w:drawing>
          <wp:inline distT="0" distB="0" distL="0" distR="0" wp14:anchorId="1A3051D9" wp14:editId="25695D31">
            <wp:extent cx="1953982" cy="1887322"/>
            <wp:effectExtent l="0" t="0" r="825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FC92CB.tmp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5268" cy="1907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168F65" w14:textId="301A4CB1" w:rsidR="00E55A7B" w:rsidRPr="00AE3290" w:rsidRDefault="008A47A5" w:rsidP="008A47A5">
      <w:pPr>
        <w:pStyle w:val="Caption"/>
        <w:rPr>
          <w:sz w:val="20"/>
        </w:rPr>
      </w:pPr>
      <w:bookmarkStart w:id="5" w:name="_Ref471390967"/>
      <w:r w:rsidRPr="00AE3290">
        <w:rPr>
          <w:sz w:val="20"/>
        </w:rPr>
        <w:t xml:space="preserve">Figure </w:t>
      </w:r>
      <w:r w:rsidRPr="00AE3290">
        <w:rPr>
          <w:sz w:val="20"/>
        </w:rPr>
        <w:fldChar w:fldCharType="begin"/>
      </w:r>
      <w:r w:rsidRPr="00AE3290">
        <w:rPr>
          <w:sz w:val="20"/>
        </w:rPr>
        <w:instrText xml:space="preserve"> SEQ Figure \* ARABIC </w:instrText>
      </w:r>
      <w:r w:rsidRPr="00AE3290">
        <w:rPr>
          <w:sz w:val="20"/>
        </w:rPr>
        <w:fldChar w:fldCharType="separate"/>
      </w:r>
      <w:r w:rsidR="00742010">
        <w:rPr>
          <w:noProof/>
          <w:sz w:val="20"/>
        </w:rPr>
        <w:t>6</w:t>
      </w:r>
      <w:r w:rsidRPr="00AE3290">
        <w:rPr>
          <w:sz w:val="20"/>
        </w:rPr>
        <w:fldChar w:fldCharType="end"/>
      </w:r>
      <w:bookmarkEnd w:id="5"/>
      <w:r w:rsidRPr="00AE3290">
        <w:rPr>
          <w:sz w:val="20"/>
        </w:rPr>
        <w:t xml:space="preserve"> SE for 60 kHz SCS, 32 RB, Time density 0.5</w:t>
      </w:r>
    </w:p>
    <w:p w14:paraId="534BE546" w14:textId="35C9F238" w:rsidR="00E55A7B" w:rsidRDefault="00E55A7B" w:rsidP="00215991">
      <w:r>
        <w:rPr>
          <w:noProof/>
          <w:lang w:val="en-US" w:eastAsia="ko-KR"/>
        </w:rPr>
        <w:drawing>
          <wp:inline distT="0" distB="0" distL="0" distR="0" wp14:anchorId="1F5E1A40" wp14:editId="68E57F8F">
            <wp:extent cx="1908581" cy="185074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CFCD93E.tmp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2679" cy="1874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CE50F" w14:textId="4AC8D608" w:rsidR="008A47A5" w:rsidRPr="00AE3290" w:rsidRDefault="008A47A5" w:rsidP="008A47A5">
      <w:pPr>
        <w:pStyle w:val="Caption"/>
        <w:rPr>
          <w:sz w:val="20"/>
        </w:rPr>
      </w:pPr>
      <w:bookmarkStart w:id="6" w:name="_Ref471389379"/>
      <w:r w:rsidRPr="00AE3290">
        <w:rPr>
          <w:sz w:val="20"/>
        </w:rPr>
        <w:t xml:space="preserve">Figure </w:t>
      </w:r>
      <w:r w:rsidRPr="00AE3290">
        <w:rPr>
          <w:sz w:val="20"/>
        </w:rPr>
        <w:fldChar w:fldCharType="begin"/>
      </w:r>
      <w:r w:rsidRPr="00AE3290">
        <w:rPr>
          <w:sz w:val="20"/>
        </w:rPr>
        <w:instrText xml:space="preserve"> SEQ Figure \* ARABIC </w:instrText>
      </w:r>
      <w:r w:rsidRPr="00AE3290">
        <w:rPr>
          <w:sz w:val="20"/>
        </w:rPr>
        <w:fldChar w:fldCharType="separate"/>
      </w:r>
      <w:r w:rsidR="00742010">
        <w:rPr>
          <w:noProof/>
          <w:sz w:val="20"/>
        </w:rPr>
        <w:t>7</w:t>
      </w:r>
      <w:r w:rsidRPr="00AE3290">
        <w:rPr>
          <w:sz w:val="20"/>
        </w:rPr>
        <w:fldChar w:fldCharType="end"/>
      </w:r>
      <w:bookmarkEnd w:id="6"/>
      <w:r w:rsidRPr="00AE3290">
        <w:rPr>
          <w:sz w:val="20"/>
        </w:rPr>
        <w:t xml:space="preserve"> SE for 60 kHz SCS, 32 RB, Time density 0.25</w:t>
      </w:r>
    </w:p>
    <w:p w14:paraId="68AB7EF2" w14:textId="77777777" w:rsidR="00E55A7B" w:rsidRDefault="00E55A7B" w:rsidP="00215991"/>
    <w:p w14:paraId="41CF9F20" w14:textId="77777777" w:rsidR="00DD40CC" w:rsidRDefault="00DD40CC" w:rsidP="00215991">
      <w:pPr>
        <w:sectPr w:rsidR="00DD40CC" w:rsidSect="00DD40CC">
          <w:footnotePr>
            <w:numRestart w:val="eachSect"/>
          </w:footnotePr>
          <w:type w:val="continuous"/>
          <w:pgSz w:w="11907" w:h="16840" w:code="9"/>
          <w:pgMar w:top="1134" w:right="1134" w:bottom="1418" w:left="1134" w:header="680" w:footer="567" w:gutter="0"/>
          <w:cols w:num="3" w:space="720"/>
        </w:sectPr>
      </w:pPr>
    </w:p>
    <w:p w14:paraId="06C77D53" w14:textId="7E0980C8" w:rsidR="00E55A7B" w:rsidRDefault="000B7282" w:rsidP="00215991">
      <w:r>
        <w:t xml:space="preserve">For larger resource allocations, as seen in </w:t>
      </w:r>
      <w:r>
        <w:fldChar w:fldCharType="begin"/>
      </w:r>
      <w:r>
        <w:instrText xml:space="preserve"> REF _Ref471389375 \h </w:instrText>
      </w:r>
      <w:r>
        <w:fldChar w:fldCharType="separate"/>
      </w:r>
      <w:r>
        <w:t xml:space="preserve">Figure </w:t>
      </w:r>
      <w:r>
        <w:rPr>
          <w:noProof/>
        </w:rPr>
        <w:t>5</w:t>
      </w:r>
      <w:r>
        <w:fldChar w:fldCharType="end"/>
      </w:r>
      <w:r>
        <w:t xml:space="preserve"> to </w:t>
      </w:r>
      <w:r>
        <w:fldChar w:fldCharType="begin"/>
      </w:r>
      <w:r>
        <w:instrText xml:space="preserve"> REF _Ref471389379 \h </w:instrText>
      </w:r>
      <w:r>
        <w:fldChar w:fldCharType="separate"/>
      </w:r>
      <w:r>
        <w:t xml:space="preserve">Figure </w:t>
      </w:r>
      <w:r>
        <w:rPr>
          <w:noProof/>
        </w:rPr>
        <w:t>7</w:t>
      </w:r>
      <w:r>
        <w:fldChar w:fldCharType="end"/>
      </w:r>
      <w:r>
        <w:t>, increasing the frequency-domain density of the PT-RS improves the CPE estimation accuracy, and improves the spectral efficiency compared to the no correction case (</w:t>
      </w:r>
      <w:r>
        <w:fldChar w:fldCharType="begin"/>
      </w:r>
      <w:r>
        <w:instrText xml:space="preserve"> REF _Ref471389375 \h </w:instrText>
      </w:r>
      <w:r>
        <w:fldChar w:fldCharType="separate"/>
      </w:r>
      <w:r>
        <w:t xml:space="preserve">Figure </w:t>
      </w:r>
      <w:r>
        <w:rPr>
          <w:noProof/>
        </w:rPr>
        <w:t>5</w:t>
      </w:r>
      <w:r>
        <w:fldChar w:fldCharType="end"/>
      </w:r>
      <w:r>
        <w:t>). For a fixed PT-RS density in frequency domain,</w:t>
      </w:r>
      <w:r w:rsidR="00D66DC9">
        <w:t xml:space="preserve"> it</w:t>
      </w:r>
      <w:r>
        <w:t xml:space="preserve"> is interesting to note the SE behaviour as the time</w:t>
      </w:r>
      <w:r w:rsidR="00A64244">
        <w:t>-domain density of the PT-RS decreases</w:t>
      </w:r>
      <w:r>
        <w:t xml:space="preserve">. For example, for a SE of 4 bits/s/Hz, the SNR performance degrades by about 0.5 dB if the PT-RS time density is ½, as compared to </w:t>
      </w:r>
      <w:proofErr w:type="gramStart"/>
      <w:r>
        <w:t>1</w:t>
      </w:r>
      <w:proofErr w:type="gramEnd"/>
      <w:r>
        <w:t>, for 8 frequency-</w:t>
      </w:r>
      <w:r>
        <w:lastRenderedPageBreak/>
        <w:t xml:space="preserve">domain PT-RS (blue curve in </w:t>
      </w:r>
      <w:r>
        <w:fldChar w:fldCharType="begin"/>
      </w:r>
      <w:r>
        <w:instrText xml:space="preserve"> REF _Ref471389375 \h </w:instrText>
      </w:r>
      <w:r>
        <w:fldChar w:fldCharType="separate"/>
      </w:r>
      <w:r>
        <w:t xml:space="preserve">Figure </w:t>
      </w:r>
      <w:r>
        <w:rPr>
          <w:noProof/>
        </w:rPr>
        <w:t>5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_Ref471390967 \h </w:instrText>
      </w:r>
      <w:r>
        <w:fldChar w:fldCharType="separate"/>
      </w:r>
      <w:r>
        <w:t xml:space="preserve">Figure </w:t>
      </w:r>
      <w:r>
        <w:rPr>
          <w:noProof/>
        </w:rPr>
        <w:t>6</w:t>
      </w:r>
      <w:r>
        <w:fldChar w:fldCharType="end"/>
      </w:r>
      <w:r>
        <w:t xml:space="preserve">). </w:t>
      </w:r>
      <w:r w:rsidR="003C3FDC">
        <w:t>Even more importantly, the degradation becomes significant (larger than ~1-1.5 dB) for time density of ¼.</w:t>
      </w:r>
    </w:p>
    <w:p w14:paraId="2E1F9805" w14:textId="77777777" w:rsidR="00E55A7B" w:rsidRDefault="00E55A7B" w:rsidP="00215991"/>
    <w:p w14:paraId="0A5EC835" w14:textId="521F7BAB" w:rsidR="00542260" w:rsidRDefault="00542260" w:rsidP="00542260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Observation 2</w:t>
      </w:r>
      <w:r w:rsidRPr="003E128F">
        <w:rPr>
          <w:b/>
          <w:i/>
          <w:u w:val="single"/>
          <w:lang w:eastAsia="sv-SE"/>
        </w:rPr>
        <w:t>:</w:t>
      </w:r>
      <w:r w:rsidRPr="00611209">
        <w:rPr>
          <w:b/>
          <w:i/>
          <w:lang w:eastAsia="sv-SE"/>
        </w:rPr>
        <w:t xml:space="preserve"> </w:t>
      </w:r>
      <w:r>
        <w:rPr>
          <w:i/>
          <w:lang w:eastAsia="sv-SE"/>
        </w:rPr>
        <w:t xml:space="preserve"> For larger</w:t>
      </w:r>
      <w:r w:rsidRPr="00DC29E1">
        <w:rPr>
          <w:i/>
          <w:lang w:eastAsia="sv-SE"/>
        </w:rPr>
        <w:t xml:space="preserve"> resource assignments, the </w:t>
      </w:r>
      <w:r>
        <w:rPr>
          <w:i/>
          <w:lang w:eastAsia="sv-SE"/>
        </w:rPr>
        <w:t xml:space="preserve">use of PT-RS with sufficient density in frequency domain, and time domain density of </w:t>
      </w:r>
      <w:proofErr w:type="gramStart"/>
      <w:r>
        <w:rPr>
          <w:i/>
          <w:lang w:eastAsia="sv-SE"/>
        </w:rPr>
        <w:t>1</w:t>
      </w:r>
      <w:proofErr w:type="gramEnd"/>
      <w:r>
        <w:rPr>
          <w:i/>
          <w:lang w:eastAsia="sv-SE"/>
        </w:rPr>
        <w:t xml:space="preserve"> provides more than ~1 dB gain over the case where PT-RS is not used.</w:t>
      </w:r>
    </w:p>
    <w:p w14:paraId="00A4B749" w14:textId="24C93617" w:rsidR="009420DC" w:rsidRDefault="009420DC" w:rsidP="009420DC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Observation 3</w:t>
      </w:r>
      <w:r w:rsidRPr="003E128F">
        <w:rPr>
          <w:b/>
          <w:i/>
          <w:u w:val="single"/>
          <w:lang w:eastAsia="sv-SE"/>
        </w:rPr>
        <w:t>:</w:t>
      </w:r>
      <w:r w:rsidRPr="00611209">
        <w:rPr>
          <w:b/>
          <w:i/>
          <w:lang w:eastAsia="sv-SE"/>
        </w:rPr>
        <w:t xml:space="preserve"> </w:t>
      </w:r>
      <w:r>
        <w:rPr>
          <w:i/>
          <w:lang w:eastAsia="sv-SE"/>
        </w:rPr>
        <w:t xml:space="preserve"> The PT-RS time domain density of ¼ exhibits significant performance loss compared to the time density of </w:t>
      </w:r>
      <w:proofErr w:type="gramStart"/>
      <w:r>
        <w:rPr>
          <w:i/>
          <w:lang w:eastAsia="sv-SE"/>
        </w:rPr>
        <w:t>1</w:t>
      </w:r>
      <w:proofErr w:type="gramEnd"/>
      <w:r>
        <w:rPr>
          <w:i/>
          <w:lang w:eastAsia="sv-SE"/>
        </w:rPr>
        <w:t>.</w:t>
      </w:r>
    </w:p>
    <w:p w14:paraId="6C11C44D" w14:textId="77777777" w:rsidR="009420DC" w:rsidRDefault="009420DC" w:rsidP="00215991"/>
    <w:p w14:paraId="3082CF45" w14:textId="4F8273D3" w:rsidR="001E7DE7" w:rsidRDefault="00283311" w:rsidP="00215991">
      <w:r>
        <w:fldChar w:fldCharType="begin"/>
      </w:r>
      <w:r>
        <w:instrText xml:space="preserve"> REF _Ref471389403 \h </w:instrText>
      </w:r>
      <w:r>
        <w:fldChar w:fldCharType="separate"/>
      </w:r>
      <w:r>
        <w:t xml:space="preserve">Figure </w:t>
      </w:r>
      <w:r>
        <w:rPr>
          <w:noProof/>
        </w:rPr>
        <w:t>8</w:t>
      </w:r>
      <w:r>
        <w:fldChar w:fldCharType="end"/>
      </w:r>
      <w:r w:rsidR="00EC5D5F">
        <w:t xml:space="preserve"> to </w:t>
      </w:r>
      <w:r>
        <w:fldChar w:fldCharType="begin"/>
      </w:r>
      <w:r>
        <w:instrText xml:space="preserve"> REF _Ref471389405 \h </w:instrText>
      </w:r>
      <w:r>
        <w:fldChar w:fldCharType="separate"/>
      </w:r>
      <w:r>
        <w:t xml:space="preserve">Figure </w:t>
      </w:r>
      <w:r>
        <w:rPr>
          <w:noProof/>
        </w:rPr>
        <w:t>10</w:t>
      </w:r>
      <w:r>
        <w:fldChar w:fldCharType="end"/>
      </w:r>
      <w:r w:rsidR="005F33C1">
        <w:t xml:space="preserve"> show the SE for a small allocation (4 RB), and a larger sub-carrier spacing (SCS=240 kHz), with PT-RS time domain densities of </w:t>
      </w:r>
      <w:proofErr w:type="gramStart"/>
      <w:r w:rsidR="005F33C1">
        <w:t>1</w:t>
      </w:r>
      <w:proofErr w:type="gramEnd"/>
      <w:r w:rsidR="005F33C1">
        <w:t>, ½ and ¼, respectively</w:t>
      </w:r>
      <w:r w:rsidR="00EC5D5F">
        <w:t>.</w:t>
      </w:r>
    </w:p>
    <w:p w14:paraId="7C3799CE" w14:textId="48119CF0" w:rsidR="00AC5C1D" w:rsidRDefault="00AC5C1D" w:rsidP="00215991"/>
    <w:p w14:paraId="05F2F7A5" w14:textId="77777777" w:rsidR="00C90282" w:rsidRDefault="00C90282" w:rsidP="00215991">
      <w:pPr>
        <w:sectPr w:rsidR="00C90282" w:rsidSect="009A526F">
          <w:footnotePr>
            <w:numRestart w:val="eachSect"/>
          </w:footnotePr>
          <w:type w:val="continuous"/>
          <w:pgSz w:w="11907" w:h="16840" w:code="9"/>
          <w:pgMar w:top="1134" w:right="1134" w:bottom="1418" w:left="1134" w:header="680" w:footer="567" w:gutter="0"/>
          <w:cols w:space="720"/>
        </w:sectPr>
      </w:pPr>
    </w:p>
    <w:p w14:paraId="3B294631" w14:textId="3F837C20" w:rsidR="00544F77" w:rsidRDefault="00544F77" w:rsidP="00215991">
      <w:r>
        <w:rPr>
          <w:noProof/>
          <w:lang w:val="en-US" w:eastAsia="ko-KR"/>
        </w:rPr>
        <w:drawing>
          <wp:inline distT="0" distB="0" distL="0" distR="0" wp14:anchorId="323DAE78" wp14:editId="2F427E49">
            <wp:extent cx="1898563" cy="1821485"/>
            <wp:effectExtent l="0" t="0" r="6985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CFC61CF.tmp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9247" cy="1831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F3819A" w14:textId="6877442C" w:rsidR="001E7DE7" w:rsidRPr="00AE3290" w:rsidRDefault="001E7DE7" w:rsidP="001E7DE7">
      <w:pPr>
        <w:pStyle w:val="Caption"/>
        <w:rPr>
          <w:sz w:val="20"/>
        </w:rPr>
      </w:pPr>
      <w:bookmarkStart w:id="7" w:name="_Ref471389403"/>
      <w:r w:rsidRPr="00AE3290">
        <w:rPr>
          <w:sz w:val="20"/>
        </w:rPr>
        <w:t xml:space="preserve">Figure </w:t>
      </w:r>
      <w:r w:rsidRPr="00AE3290">
        <w:rPr>
          <w:sz w:val="20"/>
        </w:rPr>
        <w:fldChar w:fldCharType="begin"/>
      </w:r>
      <w:r w:rsidRPr="00AE3290">
        <w:rPr>
          <w:sz w:val="20"/>
        </w:rPr>
        <w:instrText xml:space="preserve"> SEQ Figure \* ARABIC </w:instrText>
      </w:r>
      <w:r w:rsidRPr="00AE3290">
        <w:rPr>
          <w:sz w:val="20"/>
        </w:rPr>
        <w:fldChar w:fldCharType="separate"/>
      </w:r>
      <w:r w:rsidR="00742010">
        <w:rPr>
          <w:noProof/>
          <w:sz w:val="20"/>
        </w:rPr>
        <w:t>8</w:t>
      </w:r>
      <w:r w:rsidRPr="00AE3290">
        <w:rPr>
          <w:sz w:val="20"/>
        </w:rPr>
        <w:fldChar w:fldCharType="end"/>
      </w:r>
      <w:bookmarkEnd w:id="7"/>
      <w:r w:rsidR="00286F07" w:rsidRPr="00AE3290">
        <w:rPr>
          <w:sz w:val="20"/>
        </w:rPr>
        <w:t xml:space="preserve"> SE for 240 kHz SCS, 4 RB, Time density 1</w:t>
      </w:r>
    </w:p>
    <w:p w14:paraId="00576B18" w14:textId="7F9F06B0" w:rsidR="00544F77" w:rsidRDefault="00544F77" w:rsidP="00215991">
      <w:r>
        <w:rPr>
          <w:noProof/>
          <w:lang w:val="en-US" w:eastAsia="ko-KR"/>
        </w:rPr>
        <w:drawing>
          <wp:inline distT="0" distB="0" distL="0" distR="0" wp14:anchorId="12D07EA2" wp14:editId="36E88C7E">
            <wp:extent cx="1916582" cy="1819130"/>
            <wp:effectExtent l="0" t="0" r="762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CFC9A2E.tmp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5276" cy="1836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629837" w14:textId="380BFBD2" w:rsidR="001E7DE7" w:rsidRPr="00AE3290" w:rsidRDefault="001E7DE7" w:rsidP="001E7DE7">
      <w:pPr>
        <w:pStyle w:val="Caption"/>
        <w:rPr>
          <w:sz w:val="20"/>
        </w:rPr>
      </w:pPr>
      <w:r w:rsidRPr="00AE3290">
        <w:rPr>
          <w:sz w:val="20"/>
        </w:rPr>
        <w:t xml:space="preserve">Figure </w:t>
      </w:r>
      <w:r w:rsidRPr="00AE3290">
        <w:rPr>
          <w:sz w:val="20"/>
        </w:rPr>
        <w:fldChar w:fldCharType="begin"/>
      </w:r>
      <w:r w:rsidRPr="00AE3290">
        <w:rPr>
          <w:sz w:val="20"/>
        </w:rPr>
        <w:instrText xml:space="preserve"> SEQ Figure \* ARABIC </w:instrText>
      </w:r>
      <w:r w:rsidRPr="00AE3290">
        <w:rPr>
          <w:sz w:val="20"/>
        </w:rPr>
        <w:fldChar w:fldCharType="separate"/>
      </w:r>
      <w:r w:rsidR="00742010">
        <w:rPr>
          <w:noProof/>
          <w:sz w:val="20"/>
        </w:rPr>
        <w:t>9</w:t>
      </w:r>
      <w:r w:rsidRPr="00AE3290">
        <w:rPr>
          <w:sz w:val="20"/>
        </w:rPr>
        <w:fldChar w:fldCharType="end"/>
      </w:r>
      <w:r w:rsidR="00286F07" w:rsidRPr="00AE3290">
        <w:rPr>
          <w:sz w:val="20"/>
        </w:rPr>
        <w:t xml:space="preserve"> SE for 240 kHz SCS, 4 RB, Time density 0.5</w:t>
      </w:r>
    </w:p>
    <w:p w14:paraId="2699E2B4" w14:textId="653C1F46" w:rsidR="00544F77" w:rsidRDefault="00544F77" w:rsidP="00215991">
      <w:r>
        <w:rPr>
          <w:noProof/>
          <w:lang w:val="en-US" w:eastAsia="ko-KR"/>
        </w:rPr>
        <w:drawing>
          <wp:inline distT="0" distB="0" distL="0" distR="0" wp14:anchorId="4E88B8FD" wp14:editId="74F0BDA4">
            <wp:extent cx="1880529" cy="1784909"/>
            <wp:effectExtent l="0" t="0" r="5715" b="635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CFCDAE6.tmp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4942" cy="180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FA493" w14:textId="599BC29C" w:rsidR="001E7DE7" w:rsidRPr="00AE3290" w:rsidRDefault="001E7DE7" w:rsidP="001E7DE7">
      <w:pPr>
        <w:pStyle w:val="Caption"/>
        <w:rPr>
          <w:sz w:val="20"/>
        </w:rPr>
      </w:pPr>
      <w:bookmarkStart w:id="8" w:name="_Ref471389405"/>
      <w:r w:rsidRPr="00AE3290">
        <w:rPr>
          <w:sz w:val="20"/>
        </w:rPr>
        <w:t xml:space="preserve">Figure </w:t>
      </w:r>
      <w:r w:rsidRPr="00AE3290">
        <w:rPr>
          <w:sz w:val="20"/>
        </w:rPr>
        <w:fldChar w:fldCharType="begin"/>
      </w:r>
      <w:r w:rsidRPr="00AE3290">
        <w:rPr>
          <w:sz w:val="20"/>
        </w:rPr>
        <w:instrText xml:space="preserve"> SEQ Figure \* ARABIC </w:instrText>
      </w:r>
      <w:r w:rsidRPr="00AE3290">
        <w:rPr>
          <w:sz w:val="20"/>
        </w:rPr>
        <w:fldChar w:fldCharType="separate"/>
      </w:r>
      <w:r w:rsidR="00742010">
        <w:rPr>
          <w:noProof/>
          <w:sz w:val="20"/>
        </w:rPr>
        <w:t>10</w:t>
      </w:r>
      <w:r w:rsidRPr="00AE3290">
        <w:rPr>
          <w:sz w:val="20"/>
        </w:rPr>
        <w:fldChar w:fldCharType="end"/>
      </w:r>
      <w:bookmarkEnd w:id="8"/>
      <w:r w:rsidR="00CA7293" w:rsidRPr="00AE3290">
        <w:rPr>
          <w:sz w:val="20"/>
        </w:rPr>
        <w:t xml:space="preserve"> SE for 240 kHz SCS, 4 RB, Time density 0.25</w:t>
      </w:r>
    </w:p>
    <w:p w14:paraId="403AB0B5" w14:textId="77777777" w:rsidR="00544F77" w:rsidRDefault="00544F77" w:rsidP="00215991"/>
    <w:p w14:paraId="5DA30447" w14:textId="77777777" w:rsidR="00C90282" w:rsidRDefault="00C90282" w:rsidP="00215991">
      <w:pPr>
        <w:sectPr w:rsidR="00C90282" w:rsidSect="00C90282">
          <w:footnotePr>
            <w:numRestart w:val="eachSect"/>
          </w:footnotePr>
          <w:type w:val="continuous"/>
          <w:pgSz w:w="11907" w:h="16840" w:code="9"/>
          <w:pgMar w:top="1134" w:right="1134" w:bottom="1418" w:left="1134" w:header="680" w:footer="567" w:gutter="0"/>
          <w:cols w:num="3" w:space="720"/>
        </w:sectPr>
      </w:pPr>
    </w:p>
    <w:p w14:paraId="357C74F3" w14:textId="7E180BB0" w:rsidR="00287BA7" w:rsidRDefault="009D7432" w:rsidP="00215991">
      <w:r>
        <w:t xml:space="preserve">From </w:t>
      </w:r>
      <w:r>
        <w:fldChar w:fldCharType="begin"/>
      </w:r>
      <w:r>
        <w:instrText xml:space="preserve"> REF _Ref471389403 \h </w:instrText>
      </w:r>
      <w:r>
        <w:fldChar w:fldCharType="separate"/>
      </w:r>
      <w:r>
        <w:t xml:space="preserve">Figure </w:t>
      </w:r>
      <w:r>
        <w:rPr>
          <w:noProof/>
        </w:rPr>
        <w:t>8</w:t>
      </w:r>
      <w:r>
        <w:fldChar w:fldCharType="end"/>
      </w:r>
      <w:r>
        <w:t xml:space="preserve"> to </w:t>
      </w:r>
      <w:r>
        <w:fldChar w:fldCharType="begin"/>
      </w:r>
      <w:r>
        <w:instrText xml:space="preserve"> REF _Ref471389405 \h </w:instrText>
      </w:r>
      <w:r>
        <w:fldChar w:fldCharType="separate"/>
      </w:r>
      <w:r>
        <w:t xml:space="preserve">Figure </w:t>
      </w:r>
      <w:r>
        <w:rPr>
          <w:noProof/>
        </w:rPr>
        <w:t>10</w:t>
      </w:r>
      <w:r>
        <w:fldChar w:fldCharType="end"/>
      </w:r>
      <w:r>
        <w:t xml:space="preserve"> above it can be seen that </w:t>
      </w:r>
      <w:r w:rsidR="00C02CE4">
        <w:t xml:space="preserve">for smaller RB allocations and wider sub-carrier spacing, there is very little (if any) performance improvement due to PT-RS in the lower to intermediate SNR range, and in the high SNR range the spectral efficiency is reduced </w:t>
      </w:r>
      <w:r w:rsidR="0027066E">
        <w:t xml:space="preserve">due </w:t>
      </w:r>
      <w:r w:rsidR="00C02CE4">
        <w:t>to excessive PT-RS overhead. This observation is consistent with the previous observation for smaller RB allocations and lower sub-carrier spacing</w:t>
      </w:r>
      <w:r w:rsidR="009D354F">
        <w:t xml:space="preserve">, and consistent with the observation in </w:t>
      </w:r>
      <w:r w:rsidR="009D354F">
        <w:fldChar w:fldCharType="begin"/>
      </w:r>
      <w:r w:rsidR="009D354F">
        <w:instrText xml:space="preserve"> REF _Ref471743311 \r \h </w:instrText>
      </w:r>
      <w:r w:rsidR="009D354F">
        <w:fldChar w:fldCharType="separate"/>
      </w:r>
      <w:r w:rsidR="00742010">
        <w:t>[4]</w:t>
      </w:r>
      <w:r w:rsidR="009D354F">
        <w:fldChar w:fldCharType="end"/>
      </w:r>
      <w:r w:rsidR="002F64B3">
        <w:t xml:space="preserve">, </w:t>
      </w:r>
      <w:r w:rsidR="002F64B3">
        <w:fldChar w:fldCharType="begin"/>
      </w:r>
      <w:r w:rsidR="002F64B3">
        <w:instrText xml:space="preserve"> REF _Ref471745020 \r \h </w:instrText>
      </w:r>
      <w:r w:rsidR="002F64B3">
        <w:fldChar w:fldCharType="separate"/>
      </w:r>
      <w:r w:rsidR="002F64B3">
        <w:t>[5]</w:t>
      </w:r>
      <w:r w:rsidR="002F64B3">
        <w:fldChar w:fldCharType="end"/>
      </w:r>
      <w:r w:rsidR="00C02CE4">
        <w:t>.</w:t>
      </w:r>
      <w:r>
        <w:t xml:space="preserve"> </w:t>
      </w:r>
      <w:r w:rsidR="003A7DA7">
        <w:t xml:space="preserve">These observations are based on the Turbo coding chain used in LTE with code block </w:t>
      </w:r>
      <w:proofErr w:type="gramStart"/>
      <w:r w:rsidR="003A7DA7">
        <w:t>segmentation,</w:t>
      </w:r>
      <w:proofErr w:type="gramEnd"/>
      <w:r w:rsidR="003A7DA7">
        <w:t xml:space="preserve"> therefore the observation may change if LDPC</w:t>
      </w:r>
      <w:r w:rsidR="00893BBA">
        <w:t xml:space="preserve"> is used</w:t>
      </w:r>
      <w:r w:rsidR="003A7DA7">
        <w:t>.</w:t>
      </w:r>
    </w:p>
    <w:p w14:paraId="0981CB8E" w14:textId="1A7B814B" w:rsidR="00BA1FE9" w:rsidRDefault="00BA1FE9" w:rsidP="00BA1FE9">
      <w:pPr>
        <w:rPr>
          <w:i/>
          <w:lang w:eastAsia="sv-SE"/>
        </w:rPr>
      </w:pPr>
      <w:r>
        <w:rPr>
          <w:b/>
          <w:i/>
          <w:szCs w:val="22"/>
          <w:u w:val="single"/>
          <w:lang w:eastAsia="sv-SE"/>
        </w:rPr>
        <w:t>Proposal</w:t>
      </w:r>
      <w:r w:rsidRPr="003E128F">
        <w:rPr>
          <w:b/>
          <w:i/>
          <w:szCs w:val="22"/>
          <w:u w:val="single"/>
          <w:lang w:eastAsia="sv-SE"/>
        </w:rPr>
        <w:t xml:space="preserve"> 1:</w:t>
      </w:r>
      <w:r w:rsidRPr="00611209">
        <w:rPr>
          <w:b/>
          <w:szCs w:val="22"/>
          <w:lang w:eastAsia="sv-SE"/>
        </w:rPr>
        <w:t xml:space="preserve"> </w:t>
      </w:r>
      <w:r>
        <w:rPr>
          <w:i/>
          <w:lang w:eastAsia="sv-SE"/>
        </w:rPr>
        <w:t xml:space="preserve">For further evaluation of the PT-RS (e.g. to determine the PT-RS time/frequency density), the agreed upon LDPC coding chain should be used.  </w:t>
      </w:r>
    </w:p>
    <w:p w14:paraId="65A39653" w14:textId="77777777" w:rsidR="00BA1FE9" w:rsidRDefault="00BA1FE9" w:rsidP="00215991"/>
    <w:p w14:paraId="3A099FE0" w14:textId="7CD09E64" w:rsidR="00D37F5F" w:rsidRDefault="005E3F2A" w:rsidP="00215991">
      <w:r>
        <w:fldChar w:fldCharType="begin"/>
      </w:r>
      <w:r>
        <w:instrText xml:space="preserve"> REF _Ref471389424 \h </w:instrText>
      </w:r>
      <w:r>
        <w:fldChar w:fldCharType="separate"/>
      </w:r>
      <w:r>
        <w:t xml:space="preserve">Figure </w:t>
      </w:r>
      <w:r>
        <w:rPr>
          <w:noProof/>
        </w:rPr>
        <w:t>11</w:t>
      </w:r>
      <w:r>
        <w:fldChar w:fldCharType="end"/>
      </w:r>
      <w:r w:rsidR="00EC5D5F">
        <w:t xml:space="preserve"> to </w:t>
      </w:r>
      <w:r>
        <w:fldChar w:fldCharType="begin"/>
      </w:r>
      <w:r>
        <w:instrText xml:space="preserve"> REF _Ref471389428 \h </w:instrText>
      </w:r>
      <w:r>
        <w:fldChar w:fldCharType="separate"/>
      </w:r>
      <w:r>
        <w:t xml:space="preserve">Figure </w:t>
      </w:r>
      <w:r>
        <w:rPr>
          <w:noProof/>
        </w:rPr>
        <w:t>13</w:t>
      </w:r>
      <w:r>
        <w:fldChar w:fldCharType="end"/>
      </w:r>
      <w:r w:rsidR="0099376C">
        <w:t xml:space="preserve"> show the SE for a larger allocation (32 RB), and a larger sub-carrier spacing (SCS=240 kHz), with PT-RS time domain densities of </w:t>
      </w:r>
      <w:proofErr w:type="gramStart"/>
      <w:r w:rsidR="0099376C">
        <w:t>1</w:t>
      </w:r>
      <w:proofErr w:type="gramEnd"/>
      <w:r w:rsidR="0099376C">
        <w:t>, ½ and ¼, respectively.</w:t>
      </w:r>
    </w:p>
    <w:p w14:paraId="1E471664" w14:textId="68C017DD" w:rsidR="00D37F5F" w:rsidRDefault="00D37F5F" w:rsidP="00215991"/>
    <w:p w14:paraId="6155DC36" w14:textId="77777777" w:rsidR="00484CE2" w:rsidRDefault="00484CE2" w:rsidP="00215991">
      <w:pPr>
        <w:sectPr w:rsidR="00484CE2" w:rsidSect="009A526F">
          <w:footnotePr>
            <w:numRestart w:val="eachSect"/>
          </w:footnotePr>
          <w:type w:val="continuous"/>
          <w:pgSz w:w="11907" w:h="16840" w:code="9"/>
          <w:pgMar w:top="1134" w:right="1134" w:bottom="1418" w:left="1134" w:header="680" w:footer="567" w:gutter="0"/>
          <w:cols w:space="720"/>
        </w:sectPr>
      </w:pPr>
    </w:p>
    <w:p w14:paraId="1C8D05AD" w14:textId="13E58E6E" w:rsidR="00D37F5F" w:rsidRDefault="00D37F5F" w:rsidP="00215991">
      <w:r>
        <w:rPr>
          <w:noProof/>
          <w:lang w:val="en-US" w:eastAsia="ko-KR"/>
        </w:rPr>
        <w:drawing>
          <wp:inline distT="0" distB="0" distL="0" distR="0" wp14:anchorId="6895C463" wp14:editId="3FBFAEA8">
            <wp:extent cx="1961788" cy="1865376"/>
            <wp:effectExtent l="0" t="0" r="635" b="190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CFC39C.tmp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6774" cy="1879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EC81E" w14:textId="4C289103" w:rsidR="00D37F5F" w:rsidRDefault="0096728F" w:rsidP="0096728F">
      <w:pPr>
        <w:pStyle w:val="Caption"/>
      </w:pPr>
      <w:bookmarkStart w:id="9" w:name="_Ref471389424"/>
      <w:r w:rsidRPr="00AE3290">
        <w:rPr>
          <w:sz w:val="20"/>
        </w:rPr>
        <w:t xml:space="preserve">Figure </w:t>
      </w:r>
      <w:r w:rsidRPr="00AE3290">
        <w:rPr>
          <w:sz w:val="20"/>
        </w:rPr>
        <w:fldChar w:fldCharType="begin"/>
      </w:r>
      <w:r w:rsidRPr="00AE3290">
        <w:rPr>
          <w:sz w:val="20"/>
        </w:rPr>
        <w:instrText xml:space="preserve"> SEQ Figure \* ARABIC </w:instrText>
      </w:r>
      <w:r w:rsidRPr="00AE3290">
        <w:rPr>
          <w:sz w:val="20"/>
        </w:rPr>
        <w:fldChar w:fldCharType="separate"/>
      </w:r>
      <w:r w:rsidR="00742010">
        <w:rPr>
          <w:noProof/>
          <w:sz w:val="20"/>
        </w:rPr>
        <w:t>11</w:t>
      </w:r>
      <w:r w:rsidRPr="00AE3290">
        <w:rPr>
          <w:sz w:val="20"/>
        </w:rPr>
        <w:fldChar w:fldCharType="end"/>
      </w:r>
      <w:bookmarkEnd w:id="9"/>
      <w:r w:rsidRPr="00AE3290">
        <w:rPr>
          <w:sz w:val="20"/>
        </w:rPr>
        <w:t xml:space="preserve"> SE for 240 kHz SCS, 32 RB, Time density 1</w:t>
      </w:r>
    </w:p>
    <w:p w14:paraId="47119385" w14:textId="4857D3AF" w:rsidR="00D37F5F" w:rsidRDefault="00D37F5F" w:rsidP="00215991">
      <w:r>
        <w:rPr>
          <w:noProof/>
          <w:lang w:val="en-US" w:eastAsia="ko-KR"/>
        </w:rPr>
        <w:drawing>
          <wp:inline distT="0" distB="0" distL="0" distR="0" wp14:anchorId="6C60BE28" wp14:editId="7B972AC7">
            <wp:extent cx="1953790" cy="1843430"/>
            <wp:effectExtent l="0" t="0" r="8890" b="444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CFC4F1D.tmp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2112" cy="1860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F735B0" w14:textId="1B471129" w:rsidR="00D37F5F" w:rsidRPr="00AE3290" w:rsidRDefault="0096728F" w:rsidP="0096728F">
      <w:pPr>
        <w:pStyle w:val="Caption"/>
        <w:rPr>
          <w:sz w:val="20"/>
        </w:rPr>
      </w:pPr>
      <w:r w:rsidRPr="00AE3290">
        <w:rPr>
          <w:sz w:val="20"/>
        </w:rPr>
        <w:lastRenderedPageBreak/>
        <w:t xml:space="preserve">Figure </w:t>
      </w:r>
      <w:r w:rsidRPr="00AE3290">
        <w:rPr>
          <w:sz w:val="20"/>
        </w:rPr>
        <w:fldChar w:fldCharType="begin"/>
      </w:r>
      <w:r w:rsidRPr="00AE3290">
        <w:rPr>
          <w:sz w:val="20"/>
        </w:rPr>
        <w:instrText xml:space="preserve"> SEQ Figure \* ARABIC </w:instrText>
      </w:r>
      <w:r w:rsidRPr="00AE3290">
        <w:rPr>
          <w:sz w:val="20"/>
        </w:rPr>
        <w:fldChar w:fldCharType="separate"/>
      </w:r>
      <w:r w:rsidR="00742010">
        <w:rPr>
          <w:noProof/>
          <w:sz w:val="20"/>
        </w:rPr>
        <w:t>12</w:t>
      </w:r>
      <w:r w:rsidRPr="00AE3290">
        <w:rPr>
          <w:sz w:val="20"/>
        </w:rPr>
        <w:fldChar w:fldCharType="end"/>
      </w:r>
      <w:r w:rsidRPr="00AE3290">
        <w:rPr>
          <w:sz w:val="20"/>
        </w:rPr>
        <w:t xml:space="preserve"> SE for 240 kHz SCS, 32 RB, Time density 0.5</w:t>
      </w:r>
    </w:p>
    <w:p w14:paraId="634AA43E" w14:textId="2BCD0FB0" w:rsidR="00D37F5F" w:rsidRDefault="00D37F5F" w:rsidP="00215991">
      <w:r>
        <w:rPr>
          <w:noProof/>
          <w:lang w:val="en-US" w:eastAsia="ko-KR"/>
        </w:rPr>
        <w:drawing>
          <wp:inline distT="0" distB="0" distL="0" distR="0" wp14:anchorId="74DF9193" wp14:editId="7F2867DF">
            <wp:extent cx="1936478" cy="1865376"/>
            <wp:effectExtent l="0" t="0" r="6985" b="190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CFC8CBA.tmp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6044" cy="1884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D9FF89" w14:textId="45B0F90C" w:rsidR="0096728F" w:rsidRPr="00AE3290" w:rsidRDefault="0096728F" w:rsidP="0096728F">
      <w:pPr>
        <w:pStyle w:val="Caption"/>
        <w:rPr>
          <w:sz w:val="20"/>
        </w:rPr>
      </w:pPr>
      <w:bookmarkStart w:id="10" w:name="_Ref471389428"/>
      <w:r w:rsidRPr="00AE3290">
        <w:rPr>
          <w:sz w:val="20"/>
        </w:rPr>
        <w:t xml:space="preserve">Figure </w:t>
      </w:r>
      <w:r w:rsidRPr="00AE3290">
        <w:rPr>
          <w:sz w:val="20"/>
        </w:rPr>
        <w:fldChar w:fldCharType="begin"/>
      </w:r>
      <w:r w:rsidRPr="00AE3290">
        <w:rPr>
          <w:sz w:val="20"/>
        </w:rPr>
        <w:instrText xml:space="preserve"> SEQ Figure \* ARABIC </w:instrText>
      </w:r>
      <w:r w:rsidRPr="00AE3290">
        <w:rPr>
          <w:sz w:val="20"/>
        </w:rPr>
        <w:fldChar w:fldCharType="separate"/>
      </w:r>
      <w:r w:rsidR="00742010">
        <w:rPr>
          <w:noProof/>
          <w:sz w:val="20"/>
        </w:rPr>
        <w:t>13</w:t>
      </w:r>
      <w:r w:rsidRPr="00AE3290">
        <w:rPr>
          <w:sz w:val="20"/>
        </w:rPr>
        <w:fldChar w:fldCharType="end"/>
      </w:r>
      <w:bookmarkEnd w:id="10"/>
      <w:r w:rsidRPr="00AE3290">
        <w:rPr>
          <w:sz w:val="20"/>
        </w:rPr>
        <w:t xml:space="preserve"> SE for 240 kHz SCS, 32 RB, Time density 0.25</w:t>
      </w:r>
    </w:p>
    <w:p w14:paraId="691F8A7F" w14:textId="77777777" w:rsidR="00D37F5F" w:rsidRDefault="00D37F5F" w:rsidP="00215991"/>
    <w:p w14:paraId="027DB5DC" w14:textId="77777777" w:rsidR="00484CE2" w:rsidRDefault="00484CE2" w:rsidP="00215991">
      <w:pPr>
        <w:sectPr w:rsidR="00484CE2" w:rsidSect="00484CE2">
          <w:footnotePr>
            <w:numRestart w:val="eachSect"/>
          </w:footnotePr>
          <w:type w:val="continuous"/>
          <w:pgSz w:w="11907" w:h="16840" w:code="9"/>
          <w:pgMar w:top="1134" w:right="1134" w:bottom="1418" w:left="1134" w:header="680" w:footer="567" w:gutter="0"/>
          <w:cols w:num="3" w:space="720"/>
        </w:sectPr>
      </w:pPr>
    </w:p>
    <w:p w14:paraId="2832AEC8" w14:textId="0FC03EB9" w:rsidR="00D37F5F" w:rsidRDefault="009420DC" w:rsidP="00215991">
      <w:r>
        <w:t xml:space="preserve">For larger resource allocations and wider SCS, as seen in </w:t>
      </w:r>
      <w:r>
        <w:fldChar w:fldCharType="begin"/>
      </w:r>
      <w:r>
        <w:instrText xml:space="preserve"> REF _Ref471389424 \h </w:instrText>
      </w:r>
      <w:r>
        <w:fldChar w:fldCharType="separate"/>
      </w:r>
      <w:r>
        <w:t xml:space="preserve">Figure </w:t>
      </w:r>
      <w:r>
        <w:rPr>
          <w:noProof/>
        </w:rPr>
        <w:t>11</w:t>
      </w:r>
      <w:r>
        <w:fldChar w:fldCharType="end"/>
      </w:r>
      <w:r>
        <w:t xml:space="preserve"> to </w:t>
      </w:r>
      <w:r>
        <w:fldChar w:fldCharType="begin"/>
      </w:r>
      <w:r>
        <w:instrText xml:space="preserve"> REF _Ref471389428 \h </w:instrText>
      </w:r>
      <w:r>
        <w:fldChar w:fldCharType="separate"/>
      </w:r>
      <w:r>
        <w:t xml:space="preserve">Figure </w:t>
      </w:r>
      <w:r>
        <w:rPr>
          <w:noProof/>
        </w:rPr>
        <w:t>13</w:t>
      </w:r>
      <w:r>
        <w:fldChar w:fldCharType="end"/>
      </w:r>
      <w:r>
        <w:t xml:space="preserve">, the use of PT-RS provides a significant performance improvement compared to the no PT-RS case. Moreover, the best trade-off for frequency-domain PT-RS mapping appears to be 8 or 16 PT-RS for 32 RBs (resulting in density of 1/48 sub-carriers, in frequency-domain), and the best performance is attained for time-domain density of </w:t>
      </w:r>
      <w:proofErr w:type="gramStart"/>
      <w:r>
        <w:t>1</w:t>
      </w:r>
      <w:proofErr w:type="gramEnd"/>
      <w:r>
        <w:t xml:space="preserve">. The time domain density of ¼ does not seem to bring as much improvement as the density of </w:t>
      </w:r>
      <w:proofErr w:type="gramStart"/>
      <w:r>
        <w:t>1</w:t>
      </w:r>
      <w:proofErr w:type="gramEnd"/>
      <w:r>
        <w:t xml:space="preserve">; this observation is consistent with the results for larger resource allocation and narrower SCS, and as a result the use of time density of ¼ may not be justified. </w:t>
      </w:r>
    </w:p>
    <w:p w14:paraId="47FEEE9A" w14:textId="52120A33" w:rsidR="000E04FD" w:rsidRDefault="001C6965" w:rsidP="00215991">
      <w:r>
        <w:t>PT-RS simulation results are also presented for the 70 GHz band,</w:t>
      </w:r>
      <w:r w:rsidR="00823854">
        <w:t xml:space="preserve"> using SCS=240 kHz and 32 RB,</w:t>
      </w:r>
      <w:r>
        <w:t xml:space="preserve"> in</w:t>
      </w:r>
      <w:r w:rsidR="00E967E6">
        <w:t xml:space="preserve"> </w:t>
      </w:r>
      <w:r w:rsidR="00E967E6">
        <w:fldChar w:fldCharType="begin"/>
      </w:r>
      <w:r w:rsidR="00E967E6">
        <w:instrText xml:space="preserve"> REF _Ref471486542 \h </w:instrText>
      </w:r>
      <w:r w:rsidR="00E967E6">
        <w:fldChar w:fldCharType="separate"/>
      </w:r>
      <w:r w:rsidR="00E967E6" w:rsidRPr="000E04FD">
        <w:rPr>
          <w:sz w:val="20"/>
        </w:rPr>
        <w:t>Figure 14</w:t>
      </w:r>
      <w:r w:rsidR="00E967E6">
        <w:fldChar w:fldCharType="end"/>
      </w:r>
      <w:r w:rsidR="00E967E6">
        <w:t xml:space="preserve"> to </w:t>
      </w:r>
      <w:r w:rsidR="00E967E6">
        <w:fldChar w:fldCharType="begin"/>
      </w:r>
      <w:r w:rsidR="00E967E6">
        <w:instrText xml:space="preserve"> REF _Ref471486544 \h </w:instrText>
      </w:r>
      <w:r w:rsidR="00E967E6">
        <w:fldChar w:fldCharType="separate"/>
      </w:r>
      <w:r w:rsidR="00E967E6" w:rsidRPr="00E93099">
        <w:rPr>
          <w:sz w:val="20"/>
        </w:rPr>
        <w:t>Figure 16</w:t>
      </w:r>
      <w:r w:rsidR="00E967E6">
        <w:fldChar w:fldCharType="end"/>
      </w:r>
      <w:r w:rsidR="00E967E6">
        <w:t xml:space="preserve"> below.</w:t>
      </w:r>
    </w:p>
    <w:p w14:paraId="46BE8D78" w14:textId="1A145540" w:rsidR="00AD3C0F" w:rsidRDefault="001C6965" w:rsidP="00215991">
      <w:r>
        <w:t xml:space="preserve"> </w:t>
      </w:r>
    </w:p>
    <w:p w14:paraId="5FF5EB53" w14:textId="77777777" w:rsidR="000E04FD" w:rsidRDefault="000E04FD" w:rsidP="00215991">
      <w:pPr>
        <w:sectPr w:rsidR="000E04FD" w:rsidSect="009A526F">
          <w:footnotePr>
            <w:numRestart w:val="eachSect"/>
          </w:footnotePr>
          <w:type w:val="continuous"/>
          <w:pgSz w:w="11907" w:h="16840" w:code="9"/>
          <w:pgMar w:top="1134" w:right="1134" w:bottom="1418" w:left="1134" w:header="680" w:footer="567" w:gutter="0"/>
          <w:cols w:space="720"/>
        </w:sectPr>
      </w:pPr>
    </w:p>
    <w:p w14:paraId="29D38ADA" w14:textId="290FA546" w:rsidR="001C6965" w:rsidRDefault="00823854" w:rsidP="00215991">
      <w:r>
        <w:rPr>
          <w:noProof/>
          <w:lang w:val="en-US" w:eastAsia="ko-KR"/>
        </w:rPr>
        <w:drawing>
          <wp:inline distT="0" distB="0" distL="0" distR="0" wp14:anchorId="58442640" wp14:editId="4B103646">
            <wp:extent cx="2005600" cy="183675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34BA64.tmp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0182" cy="1859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8150E4" w14:textId="0BD1DA54" w:rsidR="00823854" w:rsidRPr="000E04FD" w:rsidRDefault="000E04FD" w:rsidP="000E04FD">
      <w:pPr>
        <w:pStyle w:val="Caption"/>
        <w:rPr>
          <w:sz w:val="20"/>
        </w:rPr>
      </w:pPr>
      <w:bookmarkStart w:id="11" w:name="_Ref471486542"/>
      <w:r w:rsidRPr="000E04FD">
        <w:rPr>
          <w:sz w:val="20"/>
        </w:rPr>
        <w:t xml:space="preserve">Figure </w:t>
      </w:r>
      <w:r w:rsidRPr="000E04FD">
        <w:rPr>
          <w:sz w:val="20"/>
        </w:rPr>
        <w:fldChar w:fldCharType="begin"/>
      </w:r>
      <w:r w:rsidRPr="000E04FD">
        <w:rPr>
          <w:sz w:val="20"/>
        </w:rPr>
        <w:instrText xml:space="preserve"> SEQ Figure \* ARABIC </w:instrText>
      </w:r>
      <w:r w:rsidRPr="000E04FD">
        <w:rPr>
          <w:sz w:val="20"/>
        </w:rPr>
        <w:fldChar w:fldCharType="separate"/>
      </w:r>
      <w:r w:rsidR="00742010">
        <w:rPr>
          <w:noProof/>
          <w:sz w:val="20"/>
        </w:rPr>
        <w:t>14</w:t>
      </w:r>
      <w:r w:rsidRPr="000E04FD">
        <w:rPr>
          <w:sz w:val="20"/>
        </w:rPr>
        <w:fldChar w:fldCharType="end"/>
      </w:r>
      <w:bookmarkEnd w:id="11"/>
      <w:r w:rsidRPr="000E04FD">
        <w:rPr>
          <w:sz w:val="20"/>
        </w:rPr>
        <w:t xml:space="preserve"> </w:t>
      </w:r>
      <w:r w:rsidRPr="00AE3290">
        <w:rPr>
          <w:sz w:val="20"/>
        </w:rPr>
        <w:t>SE for 240 kHz SCS, 32 RB, Time density 1</w:t>
      </w:r>
      <w:r>
        <w:rPr>
          <w:sz w:val="20"/>
        </w:rPr>
        <w:t>, 70 GHz</w:t>
      </w:r>
    </w:p>
    <w:p w14:paraId="0B092082" w14:textId="064260DD" w:rsidR="00823854" w:rsidRDefault="00823854" w:rsidP="00215991">
      <w:r>
        <w:rPr>
          <w:noProof/>
          <w:lang w:val="en-US" w:eastAsia="ko-KR"/>
        </w:rPr>
        <w:drawing>
          <wp:inline distT="0" distB="0" distL="0" distR="0" wp14:anchorId="3B8ABB0D" wp14:editId="61CC6B94">
            <wp:extent cx="1987826" cy="1919574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34308.tmp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5019" cy="1936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72E58E" w14:textId="3FF86DCF" w:rsidR="00823854" w:rsidRPr="00E93099" w:rsidRDefault="000E04FD" w:rsidP="000E04FD">
      <w:pPr>
        <w:pStyle w:val="Caption"/>
        <w:rPr>
          <w:sz w:val="20"/>
        </w:rPr>
      </w:pPr>
      <w:r w:rsidRPr="00E93099">
        <w:rPr>
          <w:sz w:val="20"/>
        </w:rPr>
        <w:t xml:space="preserve">Figure </w:t>
      </w:r>
      <w:r w:rsidRPr="00E93099">
        <w:rPr>
          <w:sz w:val="20"/>
        </w:rPr>
        <w:fldChar w:fldCharType="begin"/>
      </w:r>
      <w:r w:rsidRPr="00E93099">
        <w:rPr>
          <w:sz w:val="20"/>
        </w:rPr>
        <w:instrText xml:space="preserve"> SEQ Figure \* ARABIC </w:instrText>
      </w:r>
      <w:r w:rsidRPr="00E93099">
        <w:rPr>
          <w:sz w:val="20"/>
        </w:rPr>
        <w:fldChar w:fldCharType="separate"/>
      </w:r>
      <w:r w:rsidR="00742010">
        <w:rPr>
          <w:noProof/>
          <w:sz w:val="20"/>
        </w:rPr>
        <w:t>15</w:t>
      </w:r>
      <w:r w:rsidRPr="00E93099">
        <w:rPr>
          <w:sz w:val="20"/>
        </w:rPr>
        <w:fldChar w:fldCharType="end"/>
      </w:r>
      <w:r w:rsidR="00E93099">
        <w:rPr>
          <w:sz w:val="20"/>
        </w:rPr>
        <w:t xml:space="preserve"> </w:t>
      </w:r>
      <w:r w:rsidR="00E93099" w:rsidRPr="00AE3290">
        <w:rPr>
          <w:sz w:val="20"/>
        </w:rPr>
        <w:t>SE for 240 kHz SCS, 32 RB, Time density 0.5</w:t>
      </w:r>
      <w:r w:rsidR="00E93099">
        <w:rPr>
          <w:sz w:val="20"/>
        </w:rPr>
        <w:t>, 70 GHz</w:t>
      </w:r>
    </w:p>
    <w:p w14:paraId="0143B1DF" w14:textId="597AF3D7" w:rsidR="00823854" w:rsidRDefault="00823854" w:rsidP="00215991">
      <w:r>
        <w:rPr>
          <w:noProof/>
          <w:lang w:val="en-US" w:eastAsia="ko-KR"/>
        </w:rPr>
        <w:drawing>
          <wp:inline distT="0" distB="0" distL="0" distR="0" wp14:anchorId="5CE97514" wp14:editId="46C3C7F3">
            <wp:extent cx="1936115" cy="1822703"/>
            <wp:effectExtent l="0" t="0" r="6985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3453B8.tmp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5792" cy="1841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DB8EC0" w14:textId="44C5C311" w:rsidR="000E04FD" w:rsidRPr="00E93099" w:rsidRDefault="000E04FD" w:rsidP="000E04FD">
      <w:pPr>
        <w:pStyle w:val="Caption"/>
        <w:rPr>
          <w:sz w:val="20"/>
        </w:rPr>
      </w:pPr>
      <w:bookmarkStart w:id="12" w:name="_Ref471486544"/>
      <w:r w:rsidRPr="00E93099">
        <w:rPr>
          <w:sz w:val="20"/>
        </w:rPr>
        <w:t xml:space="preserve">Figure </w:t>
      </w:r>
      <w:r w:rsidRPr="00E93099">
        <w:rPr>
          <w:sz w:val="20"/>
        </w:rPr>
        <w:fldChar w:fldCharType="begin"/>
      </w:r>
      <w:r w:rsidRPr="00E93099">
        <w:rPr>
          <w:sz w:val="20"/>
        </w:rPr>
        <w:instrText xml:space="preserve"> SEQ Figure \* ARABIC </w:instrText>
      </w:r>
      <w:r w:rsidRPr="00E93099">
        <w:rPr>
          <w:sz w:val="20"/>
        </w:rPr>
        <w:fldChar w:fldCharType="separate"/>
      </w:r>
      <w:r w:rsidR="00742010">
        <w:rPr>
          <w:noProof/>
          <w:sz w:val="20"/>
        </w:rPr>
        <w:t>16</w:t>
      </w:r>
      <w:r w:rsidRPr="00E93099">
        <w:rPr>
          <w:sz w:val="20"/>
        </w:rPr>
        <w:fldChar w:fldCharType="end"/>
      </w:r>
      <w:bookmarkEnd w:id="12"/>
      <w:r w:rsidR="00E93099">
        <w:rPr>
          <w:sz w:val="20"/>
        </w:rPr>
        <w:t xml:space="preserve"> </w:t>
      </w:r>
      <w:r w:rsidR="00E93099" w:rsidRPr="00AE3290">
        <w:rPr>
          <w:sz w:val="20"/>
        </w:rPr>
        <w:t>SE for 240 kHz SCS, 32 RB, Time density 0.25</w:t>
      </w:r>
      <w:r w:rsidR="00E93099">
        <w:rPr>
          <w:sz w:val="20"/>
        </w:rPr>
        <w:t>, 70 GHz</w:t>
      </w:r>
    </w:p>
    <w:p w14:paraId="3382A71C" w14:textId="77777777" w:rsidR="001C6965" w:rsidRDefault="001C6965" w:rsidP="00215991"/>
    <w:p w14:paraId="70F4FC9F" w14:textId="77777777" w:rsidR="000E04FD" w:rsidRDefault="000E04FD" w:rsidP="00215991">
      <w:pPr>
        <w:sectPr w:rsidR="000E04FD" w:rsidSect="000E04FD">
          <w:footnotePr>
            <w:numRestart w:val="eachSect"/>
          </w:footnotePr>
          <w:type w:val="continuous"/>
          <w:pgSz w:w="11907" w:h="16840" w:code="9"/>
          <w:pgMar w:top="1134" w:right="1134" w:bottom="1418" w:left="1134" w:header="680" w:footer="567" w:gutter="0"/>
          <w:cols w:num="3" w:space="720"/>
        </w:sectPr>
      </w:pPr>
    </w:p>
    <w:p w14:paraId="31D49A73" w14:textId="45C69314" w:rsidR="001C6965" w:rsidRDefault="002B35BD" w:rsidP="00215991">
      <w:r>
        <w:t xml:space="preserve">The simulation results in </w:t>
      </w:r>
      <w:r>
        <w:fldChar w:fldCharType="begin"/>
      </w:r>
      <w:r>
        <w:instrText xml:space="preserve"> REF _Ref471486542 \h </w:instrText>
      </w:r>
      <w:r>
        <w:fldChar w:fldCharType="separate"/>
      </w:r>
      <w:r w:rsidRPr="000E04FD">
        <w:rPr>
          <w:sz w:val="20"/>
        </w:rPr>
        <w:t>Figure 14</w:t>
      </w:r>
      <w:r>
        <w:fldChar w:fldCharType="end"/>
      </w:r>
      <w:r>
        <w:t xml:space="preserve"> to </w:t>
      </w:r>
      <w:r>
        <w:fldChar w:fldCharType="begin"/>
      </w:r>
      <w:r>
        <w:instrText xml:space="preserve"> REF _Ref471486544 \h </w:instrText>
      </w:r>
      <w:r>
        <w:fldChar w:fldCharType="separate"/>
      </w:r>
      <w:r w:rsidRPr="00E93099">
        <w:rPr>
          <w:sz w:val="20"/>
        </w:rPr>
        <w:t>Figure 16</w:t>
      </w:r>
      <w:r>
        <w:fldChar w:fldCharType="end"/>
      </w:r>
      <w:r>
        <w:t xml:space="preserve"> indicate that for the 70 GHz band, the time-domain PT-RS density should be set to </w:t>
      </w:r>
      <w:proofErr w:type="gramStart"/>
      <w:r>
        <w:t>1</w:t>
      </w:r>
      <w:proofErr w:type="gramEnd"/>
      <w:r>
        <w:t xml:space="preserve">. Moreover, a time-domain density of ¼ results in severe performance degradation compared to a density of </w:t>
      </w:r>
      <w:proofErr w:type="gramStart"/>
      <w:r>
        <w:t>1</w:t>
      </w:r>
      <w:proofErr w:type="gramEnd"/>
      <w:r w:rsidR="007555DD">
        <w:t>, and therefore it should not be used</w:t>
      </w:r>
      <w:r>
        <w:t xml:space="preserve">. This observation regarding PT-RS time-domain density of ¼ appears to be consistent across the bands (30 GHz, and 70 GHz), as well as for the various SCS settings used for the 30 GHz simulations.  </w:t>
      </w:r>
    </w:p>
    <w:p w14:paraId="18C4BEBC" w14:textId="6E052F78" w:rsidR="007555DD" w:rsidRPr="00611209" w:rsidRDefault="007555DD" w:rsidP="007555DD">
      <w:pPr>
        <w:rPr>
          <w:i/>
          <w:szCs w:val="22"/>
          <w:lang w:eastAsia="sv-SE"/>
        </w:rPr>
      </w:pPr>
      <w:r>
        <w:rPr>
          <w:b/>
          <w:i/>
          <w:szCs w:val="22"/>
          <w:u w:val="single"/>
          <w:lang w:eastAsia="sv-SE"/>
        </w:rPr>
        <w:t>Proposal</w:t>
      </w:r>
      <w:r w:rsidRPr="003E128F">
        <w:rPr>
          <w:b/>
          <w:i/>
          <w:szCs w:val="22"/>
          <w:u w:val="single"/>
          <w:lang w:eastAsia="sv-SE"/>
        </w:rPr>
        <w:t xml:space="preserve"> </w:t>
      </w:r>
      <w:r w:rsidR="00A72EBD">
        <w:rPr>
          <w:b/>
          <w:i/>
          <w:szCs w:val="22"/>
          <w:u w:val="single"/>
          <w:lang w:eastAsia="sv-SE"/>
        </w:rPr>
        <w:t>2</w:t>
      </w:r>
      <w:r w:rsidRPr="003E128F">
        <w:rPr>
          <w:b/>
          <w:i/>
          <w:szCs w:val="22"/>
          <w:u w:val="single"/>
          <w:lang w:eastAsia="sv-SE"/>
        </w:rPr>
        <w:t>:</w:t>
      </w:r>
      <w:r w:rsidRPr="00611209">
        <w:rPr>
          <w:b/>
          <w:szCs w:val="22"/>
          <w:lang w:eastAsia="sv-SE"/>
        </w:rPr>
        <w:t xml:space="preserve"> </w:t>
      </w:r>
      <w:r w:rsidRPr="00A405EE">
        <w:rPr>
          <w:i/>
          <w:lang w:eastAsia="sv-SE"/>
        </w:rPr>
        <w:t>The use</w:t>
      </w:r>
      <w:r>
        <w:rPr>
          <w:i/>
          <w:lang w:eastAsia="sv-SE"/>
        </w:rPr>
        <w:t xml:space="preserve"> of time-domain density of ¼ for the PT-RS (i.e. </w:t>
      </w:r>
      <w:proofErr w:type="gramStart"/>
      <w:r>
        <w:rPr>
          <w:i/>
          <w:lang w:eastAsia="sv-SE"/>
        </w:rPr>
        <w:t>1</w:t>
      </w:r>
      <w:proofErr w:type="gramEnd"/>
      <w:r>
        <w:rPr>
          <w:i/>
          <w:lang w:eastAsia="sv-SE"/>
        </w:rPr>
        <w:t xml:space="preserve"> PT-RS every 4</w:t>
      </w:r>
      <w:r w:rsidRPr="00A405EE">
        <w:rPr>
          <w:i/>
          <w:vertAlign w:val="superscript"/>
          <w:lang w:eastAsia="sv-SE"/>
        </w:rPr>
        <w:t>th</w:t>
      </w:r>
      <w:r>
        <w:rPr>
          <w:i/>
          <w:lang w:eastAsia="sv-SE"/>
        </w:rPr>
        <w:t xml:space="preserve"> OFDM symbol) should not be considered.</w:t>
      </w:r>
    </w:p>
    <w:p w14:paraId="56E7E18D" w14:textId="77777777" w:rsidR="007555DD" w:rsidRDefault="007555DD" w:rsidP="00215991"/>
    <w:p w14:paraId="66BE1A9F" w14:textId="44749898" w:rsidR="001D0BF4" w:rsidRDefault="001D0BF4" w:rsidP="00215991">
      <w:pPr>
        <w:rPr>
          <w:rFonts w:eastAsia="MS Mincho"/>
          <w:lang w:val="en-US" w:eastAsia="ja-JP"/>
        </w:rPr>
      </w:pPr>
      <w:r>
        <w:t>The simulation results for the 30 GHz vs. the 70 GHZ band (</w:t>
      </w:r>
      <w:r w:rsidR="00F13C57">
        <w:t xml:space="preserve">for </w:t>
      </w:r>
      <w:r>
        <w:t xml:space="preserve">SCS=240 kHz, 32 RBs, in </w:t>
      </w:r>
      <w:r>
        <w:fldChar w:fldCharType="begin"/>
      </w:r>
      <w:r>
        <w:instrText xml:space="preserve"> REF _Ref471389424 \h </w:instrText>
      </w:r>
      <w:r>
        <w:fldChar w:fldCharType="separate"/>
      </w:r>
      <w:r w:rsidRPr="00AE3290">
        <w:rPr>
          <w:sz w:val="20"/>
        </w:rPr>
        <w:t xml:space="preserve">Figure </w:t>
      </w:r>
      <w:r>
        <w:rPr>
          <w:noProof/>
          <w:sz w:val="20"/>
        </w:rPr>
        <w:t>11</w:t>
      </w:r>
      <w:r>
        <w:fldChar w:fldCharType="end"/>
      </w:r>
      <w:r>
        <w:t xml:space="preserve"> to </w:t>
      </w:r>
      <w:r>
        <w:fldChar w:fldCharType="begin"/>
      </w:r>
      <w:r>
        <w:instrText xml:space="preserve"> REF _Ref471389428 \h </w:instrText>
      </w:r>
      <w:r>
        <w:fldChar w:fldCharType="separate"/>
      </w:r>
      <w:r w:rsidRPr="00AE3290">
        <w:rPr>
          <w:sz w:val="20"/>
        </w:rPr>
        <w:t xml:space="preserve">Figure </w:t>
      </w:r>
      <w:r>
        <w:rPr>
          <w:noProof/>
          <w:sz w:val="20"/>
        </w:rPr>
        <w:t>13</w:t>
      </w:r>
      <w:r>
        <w:fldChar w:fldCharType="end"/>
      </w:r>
      <w:r>
        <w:t xml:space="preserve"> versus </w:t>
      </w:r>
      <w:r>
        <w:fldChar w:fldCharType="begin"/>
      </w:r>
      <w:r>
        <w:instrText xml:space="preserve"> REF _Ref471486542 \h </w:instrText>
      </w:r>
      <w:r>
        <w:fldChar w:fldCharType="separate"/>
      </w:r>
      <w:r w:rsidR="00742010" w:rsidRPr="000E04FD">
        <w:rPr>
          <w:sz w:val="20"/>
        </w:rPr>
        <w:t xml:space="preserve">Figure </w:t>
      </w:r>
      <w:r w:rsidR="00742010">
        <w:rPr>
          <w:noProof/>
          <w:sz w:val="20"/>
        </w:rPr>
        <w:t>14</w:t>
      </w:r>
      <w:r>
        <w:fldChar w:fldCharType="end"/>
      </w:r>
      <w:r>
        <w:t xml:space="preserve"> to </w:t>
      </w:r>
      <w:r>
        <w:fldChar w:fldCharType="begin"/>
      </w:r>
      <w:r>
        <w:instrText xml:space="preserve"> REF _Ref471486544 \h </w:instrText>
      </w:r>
      <w:r>
        <w:fldChar w:fldCharType="separate"/>
      </w:r>
      <w:r w:rsidR="00742010" w:rsidRPr="00E93099">
        <w:rPr>
          <w:sz w:val="20"/>
        </w:rPr>
        <w:t xml:space="preserve">Figure </w:t>
      </w:r>
      <w:r w:rsidR="00742010">
        <w:rPr>
          <w:noProof/>
          <w:sz w:val="20"/>
        </w:rPr>
        <w:t>16</w:t>
      </w:r>
      <w:r>
        <w:fldChar w:fldCharType="end"/>
      </w:r>
      <w:r>
        <w:t>, respectively), highlight the need to define a more comprehensive set of simulation scenarios to determine the PT-RS</w:t>
      </w:r>
      <w:r w:rsidRPr="00372900">
        <w:rPr>
          <w:rFonts w:eastAsia="MS Mincho"/>
          <w:lang w:val="en-US" w:eastAsia="ja-JP"/>
        </w:rPr>
        <w:t xml:space="preserve"> frequency domain pattern(s) and/or variable frequency domain densities</w:t>
      </w:r>
      <w:r>
        <w:rPr>
          <w:rFonts w:eastAsia="MS Mincho"/>
          <w:lang w:val="en-US" w:eastAsia="ja-JP"/>
        </w:rPr>
        <w:t>.</w:t>
      </w:r>
    </w:p>
    <w:p w14:paraId="0FC2EC4A" w14:textId="480ECFB1" w:rsidR="001D0BF4" w:rsidRDefault="001D0BF4" w:rsidP="001D0BF4">
      <w:pPr>
        <w:rPr>
          <w:i/>
          <w:lang w:eastAsia="sv-SE"/>
        </w:rPr>
      </w:pPr>
      <w:r>
        <w:rPr>
          <w:b/>
          <w:i/>
          <w:szCs w:val="22"/>
          <w:u w:val="single"/>
          <w:lang w:eastAsia="sv-SE"/>
        </w:rPr>
        <w:t xml:space="preserve">Proposal </w:t>
      </w:r>
      <w:r w:rsidR="00A72EBD">
        <w:rPr>
          <w:b/>
          <w:i/>
          <w:szCs w:val="22"/>
          <w:u w:val="single"/>
          <w:lang w:eastAsia="sv-SE"/>
        </w:rPr>
        <w:t>3</w:t>
      </w:r>
      <w:r w:rsidRPr="003E128F">
        <w:rPr>
          <w:b/>
          <w:i/>
          <w:szCs w:val="22"/>
          <w:u w:val="single"/>
          <w:lang w:eastAsia="sv-SE"/>
        </w:rPr>
        <w:t>:</w:t>
      </w:r>
      <w:r w:rsidRPr="00611209">
        <w:rPr>
          <w:b/>
          <w:szCs w:val="22"/>
          <w:lang w:eastAsia="sv-SE"/>
        </w:rPr>
        <w:t xml:space="preserve"> </w:t>
      </w:r>
      <w:r>
        <w:rPr>
          <w:i/>
          <w:lang w:eastAsia="sv-SE"/>
        </w:rPr>
        <w:t xml:space="preserve">Simulations for a wider range of frequency bands and configurations </w:t>
      </w:r>
      <w:proofErr w:type="gramStart"/>
      <w:r>
        <w:rPr>
          <w:i/>
          <w:lang w:eastAsia="sv-SE"/>
        </w:rPr>
        <w:t>are needed</w:t>
      </w:r>
      <w:proofErr w:type="gramEnd"/>
      <w:r>
        <w:rPr>
          <w:i/>
          <w:lang w:eastAsia="sv-SE"/>
        </w:rPr>
        <w:t xml:space="preserve"> </w:t>
      </w:r>
      <w:r w:rsidRPr="001D0BF4">
        <w:rPr>
          <w:i/>
          <w:lang w:eastAsia="sv-SE"/>
        </w:rPr>
        <w:t>to determine the PT-RS frequency domain pattern(s) and/or variable frequency domain densities</w:t>
      </w:r>
      <w:r>
        <w:rPr>
          <w:i/>
          <w:lang w:eastAsia="sv-SE"/>
        </w:rPr>
        <w:t xml:space="preserve">. </w:t>
      </w:r>
    </w:p>
    <w:p w14:paraId="59086A06" w14:textId="77777777" w:rsidR="001D0BF4" w:rsidRDefault="001D0BF4" w:rsidP="00215991"/>
    <w:p w14:paraId="1746073E" w14:textId="6D01217C" w:rsidR="00AD3C0F" w:rsidRDefault="00A71200" w:rsidP="00215991">
      <w:r w:rsidRPr="00115D0F">
        <w:t xml:space="preserve">The simulation results presented </w:t>
      </w:r>
      <w:r>
        <w:t>in this section</w:t>
      </w:r>
      <w:r w:rsidRPr="00115D0F">
        <w:t xml:space="preserve"> show </w:t>
      </w:r>
      <w:r>
        <w:t xml:space="preserve">that the use of phase tracking reference signals for phase noise estimation and compensation results in significant performance improvement compared to the case of no </w:t>
      </w:r>
      <w:r w:rsidR="004C6082">
        <w:t>impairments</w:t>
      </w:r>
      <w:r>
        <w:t xml:space="preserve"> correction, for larger resource allocations. </w:t>
      </w:r>
      <w:proofErr w:type="gramStart"/>
      <w:r w:rsidR="00E24AFE">
        <w:t>Also</w:t>
      </w:r>
      <w:proofErr w:type="gramEnd"/>
      <w:r>
        <w:t xml:space="preserve">, </w:t>
      </w:r>
      <w:r w:rsidR="000163BB">
        <w:t xml:space="preserve">based on the simulation results, it appears that </w:t>
      </w:r>
      <w:r>
        <w:t xml:space="preserve">the </w:t>
      </w:r>
      <w:r w:rsidR="000163BB">
        <w:t xml:space="preserve">best </w:t>
      </w:r>
      <w:r>
        <w:t xml:space="preserve">time-domain </w:t>
      </w:r>
      <w:r w:rsidR="000163BB">
        <w:t>density of the PT-</w:t>
      </w:r>
      <w:r w:rsidR="007555DD">
        <w:t>RS may be 1 (every OFDM symbol). For the 30 GHz band, it is possible to consider a time-domain density</w:t>
      </w:r>
      <w:r w:rsidR="000163BB">
        <w:t xml:space="preserve"> </w:t>
      </w:r>
      <w:r w:rsidR="007555DD">
        <w:t>of</w:t>
      </w:r>
      <w:r w:rsidR="000163BB">
        <w:t xml:space="preserve"> ½ (every other symbol)</w:t>
      </w:r>
      <w:r w:rsidR="007555DD">
        <w:t xml:space="preserve">, but for the 70 GHz band, there is a large degradation compared to time-density of </w:t>
      </w:r>
      <w:proofErr w:type="gramStart"/>
      <w:r w:rsidR="007555DD">
        <w:t>1</w:t>
      </w:r>
      <w:proofErr w:type="gramEnd"/>
      <w:r w:rsidR="000163BB">
        <w:t xml:space="preserve">. </w:t>
      </w:r>
      <w:r w:rsidR="007555DD">
        <w:t>As indicated above, a</w:t>
      </w:r>
      <w:r w:rsidR="000163BB">
        <w:t xml:space="preserve"> </w:t>
      </w:r>
      <w:r w:rsidR="00487158">
        <w:t xml:space="preserve">PT-RS </w:t>
      </w:r>
      <w:r w:rsidR="000163BB">
        <w:t>time</w:t>
      </w:r>
      <w:r w:rsidR="007555DD">
        <w:t>-domain</w:t>
      </w:r>
      <w:r w:rsidR="000163BB">
        <w:t xml:space="preserve"> density of ¼ </w:t>
      </w:r>
      <w:proofErr w:type="gramStart"/>
      <w:r w:rsidR="000163BB">
        <w:t>is not recommended</w:t>
      </w:r>
      <w:proofErr w:type="gramEnd"/>
      <w:r w:rsidR="007555DD">
        <w:t xml:space="preserve"> for either</w:t>
      </w:r>
      <w:r w:rsidR="00487158">
        <w:t xml:space="preserve"> the 30 GHz, or the 70 GHz band</w:t>
      </w:r>
      <w:r w:rsidR="000163BB">
        <w:t>.</w:t>
      </w:r>
    </w:p>
    <w:p w14:paraId="596E93DF" w14:textId="4893F5BD" w:rsidR="00821C42" w:rsidRDefault="00BF17FD" w:rsidP="00821C42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Summary</w:t>
      </w:r>
    </w:p>
    <w:p w14:paraId="63ED847A" w14:textId="0D8FFA52" w:rsidR="007A4305" w:rsidRDefault="003242DD" w:rsidP="003242DD">
      <w:pPr>
        <w:rPr>
          <w:szCs w:val="22"/>
        </w:rPr>
      </w:pPr>
      <w:r w:rsidRPr="00611209">
        <w:rPr>
          <w:szCs w:val="22"/>
        </w:rPr>
        <w:t xml:space="preserve">This contribution </w:t>
      </w:r>
      <w:r w:rsidR="007A4305">
        <w:rPr>
          <w:szCs w:val="22"/>
        </w:rPr>
        <w:t xml:space="preserve">presented simulation results to evaluate the impact of different time-domain densities of the PT-RS, on the spectrum efficiency of NR systems operating in the presence of phase noise. </w:t>
      </w:r>
    </w:p>
    <w:p w14:paraId="13B15E61" w14:textId="41B42B8A" w:rsidR="007A4305" w:rsidRDefault="007A4305" w:rsidP="007A4305">
      <w:r>
        <w:t xml:space="preserve">The following observations and proposals </w:t>
      </w:r>
      <w:proofErr w:type="gramStart"/>
      <w:r>
        <w:t>are made</w:t>
      </w:r>
      <w:proofErr w:type="gramEnd"/>
      <w:r>
        <w:t>.</w:t>
      </w:r>
    </w:p>
    <w:p w14:paraId="44485D64" w14:textId="3E0BA6F6" w:rsidR="00DF32B7" w:rsidRDefault="00DF32B7" w:rsidP="00DF32B7">
      <w:r>
        <w:rPr>
          <w:b/>
          <w:i/>
          <w:u w:val="single"/>
          <w:lang w:eastAsia="sv-SE"/>
        </w:rPr>
        <w:t>Observation 1</w:t>
      </w:r>
      <w:r w:rsidRPr="003E128F">
        <w:rPr>
          <w:b/>
          <w:i/>
          <w:u w:val="single"/>
          <w:lang w:eastAsia="sv-SE"/>
        </w:rPr>
        <w:t>:</w:t>
      </w:r>
      <w:r w:rsidRPr="00611209">
        <w:rPr>
          <w:b/>
          <w:i/>
          <w:lang w:eastAsia="sv-SE"/>
        </w:rPr>
        <w:t xml:space="preserve"> </w:t>
      </w:r>
      <w:r>
        <w:rPr>
          <w:i/>
          <w:lang w:eastAsia="sv-SE"/>
        </w:rPr>
        <w:t xml:space="preserve"> For </w:t>
      </w:r>
      <w:r w:rsidR="00B4681E">
        <w:rPr>
          <w:i/>
          <w:lang w:eastAsia="sv-SE"/>
        </w:rPr>
        <w:t>smaller resource assignments</w:t>
      </w:r>
      <w:r w:rsidRPr="00DC29E1">
        <w:rPr>
          <w:i/>
          <w:lang w:eastAsia="sv-SE"/>
        </w:rPr>
        <w:t>, the loss due to the phase noise is not significant</w:t>
      </w:r>
      <w:proofErr w:type="gramStart"/>
      <w:r w:rsidR="00D45308">
        <w:rPr>
          <w:i/>
          <w:lang w:eastAsia="sv-SE"/>
        </w:rPr>
        <w:t>.</w:t>
      </w:r>
      <w:r>
        <w:rPr>
          <w:i/>
          <w:lang w:eastAsia="sv-SE"/>
        </w:rPr>
        <w:t>.</w:t>
      </w:r>
      <w:proofErr w:type="gramEnd"/>
    </w:p>
    <w:p w14:paraId="1B634515" w14:textId="77777777" w:rsidR="001F0DA4" w:rsidRDefault="001F0DA4" w:rsidP="001F0DA4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Observation 2</w:t>
      </w:r>
      <w:r w:rsidRPr="003E128F">
        <w:rPr>
          <w:b/>
          <w:i/>
          <w:u w:val="single"/>
          <w:lang w:eastAsia="sv-SE"/>
        </w:rPr>
        <w:t>:</w:t>
      </w:r>
      <w:r w:rsidRPr="00611209">
        <w:rPr>
          <w:b/>
          <w:i/>
          <w:lang w:eastAsia="sv-SE"/>
        </w:rPr>
        <w:t xml:space="preserve"> </w:t>
      </w:r>
      <w:r>
        <w:rPr>
          <w:i/>
          <w:lang w:eastAsia="sv-SE"/>
        </w:rPr>
        <w:t xml:space="preserve"> For larger</w:t>
      </w:r>
      <w:r w:rsidRPr="00DC29E1">
        <w:rPr>
          <w:i/>
          <w:lang w:eastAsia="sv-SE"/>
        </w:rPr>
        <w:t xml:space="preserve"> resource assignments, the </w:t>
      </w:r>
      <w:r>
        <w:rPr>
          <w:i/>
          <w:lang w:eastAsia="sv-SE"/>
        </w:rPr>
        <w:t xml:space="preserve">use of PT-RS with sufficient density in frequency domain, and time domain density of </w:t>
      </w:r>
      <w:proofErr w:type="gramStart"/>
      <w:r>
        <w:rPr>
          <w:i/>
          <w:lang w:eastAsia="sv-SE"/>
        </w:rPr>
        <w:t>1</w:t>
      </w:r>
      <w:proofErr w:type="gramEnd"/>
      <w:r>
        <w:rPr>
          <w:i/>
          <w:lang w:eastAsia="sv-SE"/>
        </w:rPr>
        <w:t xml:space="preserve"> provides more than ~1 dB gain over the case where PT-RS is not used.</w:t>
      </w:r>
    </w:p>
    <w:p w14:paraId="21BEEF47" w14:textId="624B7C17" w:rsidR="00C46682" w:rsidRDefault="00C46682" w:rsidP="00C46682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Observation 3</w:t>
      </w:r>
      <w:r w:rsidRPr="003E128F">
        <w:rPr>
          <w:b/>
          <w:i/>
          <w:u w:val="single"/>
          <w:lang w:eastAsia="sv-SE"/>
        </w:rPr>
        <w:t>:</w:t>
      </w:r>
      <w:r w:rsidRPr="00611209">
        <w:rPr>
          <w:b/>
          <w:i/>
          <w:lang w:eastAsia="sv-SE"/>
        </w:rPr>
        <w:t xml:space="preserve"> </w:t>
      </w:r>
      <w:r>
        <w:rPr>
          <w:i/>
          <w:lang w:eastAsia="sv-SE"/>
        </w:rPr>
        <w:t xml:space="preserve"> The PT-RS time domain density of ¼ exhibits significant performance loss compared to the time density of </w:t>
      </w:r>
      <w:proofErr w:type="gramStart"/>
      <w:r>
        <w:rPr>
          <w:i/>
          <w:lang w:eastAsia="sv-SE"/>
        </w:rPr>
        <w:t>1</w:t>
      </w:r>
      <w:proofErr w:type="gramEnd"/>
      <w:r>
        <w:rPr>
          <w:i/>
          <w:lang w:eastAsia="sv-SE"/>
        </w:rPr>
        <w:t>.</w:t>
      </w:r>
    </w:p>
    <w:p w14:paraId="1F1EF035" w14:textId="00F1E66B" w:rsidR="00A72EBD" w:rsidRDefault="00A72EBD" w:rsidP="00C46682">
      <w:pPr>
        <w:rPr>
          <w:i/>
          <w:lang w:eastAsia="sv-SE"/>
        </w:rPr>
      </w:pPr>
      <w:r>
        <w:rPr>
          <w:b/>
          <w:i/>
          <w:szCs w:val="22"/>
          <w:u w:val="single"/>
          <w:lang w:eastAsia="sv-SE"/>
        </w:rPr>
        <w:t>Proposal</w:t>
      </w:r>
      <w:r w:rsidRPr="003E128F">
        <w:rPr>
          <w:b/>
          <w:i/>
          <w:szCs w:val="22"/>
          <w:u w:val="single"/>
          <w:lang w:eastAsia="sv-SE"/>
        </w:rPr>
        <w:t xml:space="preserve"> 1:</w:t>
      </w:r>
      <w:r w:rsidRPr="00611209">
        <w:rPr>
          <w:b/>
          <w:szCs w:val="22"/>
          <w:lang w:eastAsia="sv-SE"/>
        </w:rPr>
        <w:t xml:space="preserve"> </w:t>
      </w:r>
      <w:r>
        <w:rPr>
          <w:i/>
          <w:lang w:eastAsia="sv-SE"/>
        </w:rPr>
        <w:t>For further evaluation of the PT-RS (e.g. to determine the PT-RS time/frequency density), the agreed upon LDPC coding chain should be used.</w:t>
      </w:r>
    </w:p>
    <w:p w14:paraId="5FB4B609" w14:textId="60110A60" w:rsidR="00AF5301" w:rsidRDefault="00AF5301" w:rsidP="00AF5301">
      <w:pPr>
        <w:rPr>
          <w:i/>
          <w:lang w:eastAsia="sv-SE"/>
        </w:rPr>
      </w:pPr>
      <w:r>
        <w:rPr>
          <w:b/>
          <w:i/>
          <w:szCs w:val="22"/>
          <w:u w:val="single"/>
          <w:lang w:eastAsia="sv-SE"/>
        </w:rPr>
        <w:t>Proposal</w:t>
      </w:r>
      <w:r w:rsidRPr="003E128F">
        <w:rPr>
          <w:b/>
          <w:i/>
          <w:szCs w:val="22"/>
          <w:u w:val="single"/>
          <w:lang w:eastAsia="sv-SE"/>
        </w:rPr>
        <w:t xml:space="preserve"> </w:t>
      </w:r>
      <w:r w:rsidR="00A72EBD">
        <w:rPr>
          <w:b/>
          <w:i/>
          <w:szCs w:val="22"/>
          <w:u w:val="single"/>
          <w:lang w:eastAsia="sv-SE"/>
        </w:rPr>
        <w:t>2</w:t>
      </w:r>
      <w:r w:rsidRPr="003E128F">
        <w:rPr>
          <w:b/>
          <w:i/>
          <w:szCs w:val="22"/>
          <w:u w:val="single"/>
          <w:lang w:eastAsia="sv-SE"/>
        </w:rPr>
        <w:t>:</w:t>
      </w:r>
      <w:r w:rsidRPr="00611209">
        <w:rPr>
          <w:b/>
          <w:szCs w:val="22"/>
          <w:lang w:eastAsia="sv-SE"/>
        </w:rPr>
        <w:t xml:space="preserve"> </w:t>
      </w:r>
      <w:r w:rsidRPr="00A405EE">
        <w:rPr>
          <w:i/>
          <w:lang w:eastAsia="sv-SE"/>
        </w:rPr>
        <w:t>The use</w:t>
      </w:r>
      <w:r>
        <w:rPr>
          <w:i/>
          <w:lang w:eastAsia="sv-SE"/>
        </w:rPr>
        <w:t xml:space="preserve"> of time-domain density of ¼ for the PT-RS (i.e. </w:t>
      </w:r>
      <w:proofErr w:type="gramStart"/>
      <w:r>
        <w:rPr>
          <w:i/>
          <w:lang w:eastAsia="sv-SE"/>
        </w:rPr>
        <w:t>1</w:t>
      </w:r>
      <w:proofErr w:type="gramEnd"/>
      <w:r>
        <w:rPr>
          <w:i/>
          <w:lang w:eastAsia="sv-SE"/>
        </w:rPr>
        <w:t xml:space="preserve"> PT-RS every 4</w:t>
      </w:r>
      <w:r w:rsidRPr="00A405EE">
        <w:rPr>
          <w:i/>
          <w:vertAlign w:val="superscript"/>
          <w:lang w:eastAsia="sv-SE"/>
        </w:rPr>
        <w:t>th</w:t>
      </w:r>
      <w:r>
        <w:rPr>
          <w:i/>
          <w:lang w:eastAsia="sv-SE"/>
        </w:rPr>
        <w:t xml:space="preserve"> OFDM symbol) should not be considered.</w:t>
      </w:r>
    </w:p>
    <w:p w14:paraId="293B1842" w14:textId="08C7EB02" w:rsidR="00F13C57" w:rsidRDefault="00F13C57" w:rsidP="00F13C57">
      <w:pPr>
        <w:rPr>
          <w:i/>
          <w:lang w:eastAsia="sv-SE"/>
        </w:rPr>
      </w:pPr>
      <w:r>
        <w:rPr>
          <w:b/>
          <w:i/>
          <w:szCs w:val="22"/>
          <w:u w:val="single"/>
          <w:lang w:eastAsia="sv-SE"/>
        </w:rPr>
        <w:t xml:space="preserve">Proposal </w:t>
      </w:r>
      <w:r w:rsidR="00A72EBD">
        <w:rPr>
          <w:b/>
          <w:i/>
          <w:szCs w:val="22"/>
          <w:u w:val="single"/>
          <w:lang w:eastAsia="sv-SE"/>
        </w:rPr>
        <w:t>3</w:t>
      </w:r>
      <w:r w:rsidRPr="003E128F">
        <w:rPr>
          <w:b/>
          <w:i/>
          <w:szCs w:val="22"/>
          <w:u w:val="single"/>
          <w:lang w:eastAsia="sv-SE"/>
        </w:rPr>
        <w:t>:</w:t>
      </w:r>
      <w:r w:rsidRPr="00611209">
        <w:rPr>
          <w:b/>
          <w:szCs w:val="22"/>
          <w:lang w:eastAsia="sv-SE"/>
        </w:rPr>
        <w:t xml:space="preserve"> </w:t>
      </w:r>
      <w:r>
        <w:rPr>
          <w:i/>
          <w:lang w:eastAsia="sv-SE"/>
        </w:rPr>
        <w:t xml:space="preserve">Simulations for a wider range of frequency bands and configurations </w:t>
      </w:r>
      <w:proofErr w:type="gramStart"/>
      <w:r>
        <w:rPr>
          <w:i/>
          <w:lang w:eastAsia="sv-SE"/>
        </w:rPr>
        <w:t>are needed</w:t>
      </w:r>
      <w:proofErr w:type="gramEnd"/>
      <w:r>
        <w:rPr>
          <w:i/>
          <w:lang w:eastAsia="sv-SE"/>
        </w:rPr>
        <w:t xml:space="preserve"> </w:t>
      </w:r>
      <w:r w:rsidRPr="001D0BF4">
        <w:rPr>
          <w:i/>
          <w:lang w:eastAsia="sv-SE"/>
        </w:rPr>
        <w:t>to determine the PT-RS frequency domain pattern(s) and/or variable frequency domain densities</w:t>
      </w:r>
      <w:r>
        <w:rPr>
          <w:i/>
          <w:lang w:eastAsia="sv-SE"/>
        </w:rPr>
        <w:t xml:space="preserve">. </w:t>
      </w:r>
    </w:p>
    <w:p w14:paraId="7A7E4D34" w14:textId="31CFB118" w:rsidR="00746CE2" w:rsidRDefault="00746CE2" w:rsidP="003242DD">
      <w:pPr>
        <w:rPr>
          <w:sz w:val="20"/>
        </w:rPr>
      </w:pPr>
    </w:p>
    <w:p w14:paraId="0EF7466D" w14:textId="77777777" w:rsidR="00251B4A" w:rsidRPr="00077CF3" w:rsidRDefault="00251B4A" w:rsidP="00251B4A">
      <w:pPr>
        <w:pStyle w:val="Heading1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1CA3A936" w14:textId="3025E1BA" w:rsidR="00E246F8" w:rsidRDefault="008E6321" w:rsidP="005266DD">
      <w:pPr>
        <w:pStyle w:val="Reference"/>
        <w:rPr>
          <w:szCs w:val="22"/>
        </w:rPr>
      </w:pPr>
      <w:bookmarkStart w:id="13" w:name="_Ref455734493"/>
      <w:bookmarkStart w:id="14" w:name="_Ref434502751"/>
      <w:bookmarkStart w:id="15" w:name="_Ref419296613"/>
      <w:bookmarkStart w:id="16" w:name="_Ref434227915"/>
      <w:bookmarkStart w:id="17" w:name="_Ref434501473"/>
      <w:r>
        <w:rPr>
          <w:szCs w:val="22"/>
        </w:rPr>
        <w:t>RAN1#8</w:t>
      </w:r>
      <w:r w:rsidR="005D3BD2">
        <w:rPr>
          <w:szCs w:val="22"/>
        </w:rPr>
        <w:t>7</w:t>
      </w:r>
      <w:r w:rsidR="005266DD">
        <w:rPr>
          <w:szCs w:val="22"/>
        </w:rPr>
        <w:t xml:space="preserve"> C</w:t>
      </w:r>
      <w:r w:rsidR="005266DD" w:rsidRPr="005266DD">
        <w:rPr>
          <w:szCs w:val="22"/>
        </w:rPr>
        <w:t xml:space="preserve">hairman’s </w:t>
      </w:r>
      <w:r w:rsidR="005266DD">
        <w:rPr>
          <w:szCs w:val="22"/>
        </w:rPr>
        <w:t>N</w:t>
      </w:r>
      <w:r w:rsidR="005266DD" w:rsidRPr="005266DD">
        <w:rPr>
          <w:szCs w:val="22"/>
        </w:rPr>
        <w:t>ote</w:t>
      </w:r>
      <w:bookmarkEnd w:id="13"/>
      <w:r w:rsidR="005266DD">
        <w:rPr>
          <w:szCs w:val="22"/>
        </w:rPr>
        <w:t>s</w:t>
      </w:r>
      <w:bookmarkEnd w:id="14"/>
      <w:bookmarkEnd w:id="15"/>
      <w:bookmarkEnd w:id="16"/>
      <w:bookmarkEnd w:id="17"/>
    </w:p>
    <w:p w14:paraId="25922CF8" w14:textId="5AA4D358" w:rsidR="00A139FE" w:rsidRPr="001042B2" w:rsidRDefault="00A139FE" w:rsidP="00A139FE">
      <w:pPr>
        <w:pStyle w:val="Reference"/>
      </w:pPr>
      <w:bookmarkStart w:id="18" w:name="_Ref471389049"/>
      <w:r>
        <w:t xml:space="preserve">R1-1612639, </w:t>
      </w:r>
      <w:r w:rsidRPr="00A139FE">
        <w:t>Impact of phase noise reference signals on the link performance</w:t>
      </w:r>
      <w:r>
        <w:t xml:space="preserve">, </w:t>
      </w:r>
      <w:proofErr w:type="spellStart"/>
      <w:r>
        <w:t>InterDigital</w:t>
      </w:r>
      <w:proofErr w:type="spellEnd"/>
      <w:r>
        <w:t xml:space="preserve">, </w:t>
      </w:r>
      <w:r>
        <w:rPr>
          <w:szCs w:val="22"/>
        </w:rPr>
        <w:t>3GPP TSG RAN WG1 #87</w:t>
      </w:r>
      <w:r w:rsidRPr="00A139FE">
        <w:rPr>
          <w:szCs w:val="22"/>
        </w:rPr>
        <w:t xml:space="preserve">, </w:t>
      </w:r>
      <w:r>
        <w:rPr>
          <w:szCs w:val="22"/>
        </w:rPr>
        <w:t>Reno</w:t>
      </w:r>
      <w:r w:rsidRPr="00A139FE">
        <w:rPr>
          <w:szCs w:val="22"/>
        </w:rPr>
        <w:t xml:space="preserve">, </w:t>
      </w:r>
      <w:r>
        <w:rPr>
          <w:szCs w:val="22"/>
        </w:rPr>
        <w:t>USA</w:t>
      </w:r>
      <w:r w:rsidRPr="00A139FE">
        <w:rPr>
          <w:szCs w:val="22"/>
        </w:rPr>
        <w:t xml:space="preserve">, </w:t>
      </w:r>
      <w:r>
        <w:rPr>
          <w:szCs w:val="22"/>
        </w:rPr>
        <w:t>Nov</w:t>
      </w:r>
      <w:r w:rsidRPr="00A139FE">
        <w:rPr>
          <w:szCs w:val="22"/>
        </w:rPr>
        <w:t xml:space="preserve"> 2016.</w:t>
      </w:r>
      <w:bookmarkEnd w:id="18"/>
    </w:p>
    <w:p w14:paraId="5AACDA24" w14:textId="46FB0977" w:rsidR="001042B2" w:rsidRDefault="00430C96" w:rsidP="00430C96">
      <w:pPr>
        <w:pStyle w:val="Reference"/>
      </w:pPr>
      <w:bookmarkStart w:id="19" w:name="_Ref471742571"/>
      <w:r>
        <w:rPr>
          <w:szCs w:val="22"/>
        </w:rPr>
        <w:t>R1-1611012, “</w:t>
      </w:r>
      <w:r w:rsidRPr="00430C96">
        <w:rPr>
          <w:szCs w:val="22"/>
        </w:rPr>
        <w:t>WF on evaluation assumptions for tracking of phase rotation and/or frequency offset</w:t>
      </w:r>
      <w:r>
        <w:rPr>
          <w:szCs w:val="22"/>
        </w:rPr>
        <w:t>”,</w:t>
      </w:r>
      <w:r w:rsidR="00FA6382">
        <w:rPr>
          <w:szCs w:val="22"/>
        </w:rPr>
        <w:t xml:space="preserve"> </w:t>
      </w:r>
      <w:r w:rsidRPr="009043FB">
        <w:t>3GPP</w:t>
      </w:r>
      <w:r>
        <w:t xml:space="preserve"> TSG RAN WG1 #86bis, Lisbon, Portugal, Oct 2016</w:t>
      </w:r>
      <w:bookmarkEnd w:id="19"/>
    </w:p>
    <w:p w14:paraId="4051588A" w14:textId="3B675F1F" w:rsidR="002A5056" w:rsidRDefault="002A5056" w:rsidP="002A5056">
      <w:pPr>
        <w:pStyle w:val="Reference"/>
      </w:pPr>
      <w:bookmarkStart w:id="20" w:name="_Ref471743311"/>
      <w:r>
        <w:t>R1-1611809, “</w:t>
      </w:r>
      <w:r w:rsidRPr="002A5056">
        <w:t>Reference Signal for Frequency offset and Phase Tracking</w:t>
      </w:r>
      <w:r>
        <w:t xml:space="preserve">”, LG Electronics, </w:t>
      </w:r>
      <w:r w:rsidR="00282538" w:rsidRPr="009043FB">
        <w:t>3GPP</w:t>
      </w:r>
      <w:r w:rsidR="00282538">
        <w:t xml:space="preserve"> TSG RAN WG1 #87, </w:t>
      </w:r>
      <w:r>
        <w:t>Reno, USA, Nov 2016.</w:t>
      </w:r>
      <w:bookmarkEnd w:id="20"/>
    </w:p>
    <w:p w14:paraId="2F6B650E" w14:textId="7E1162DE" w:rsidR="00FA6382" w:rsidRDefault="00FA6382" w:rsidP="00FA6382">
      <w:pPr>
        <w:pStyle w:val="Reference"/>
      </w:pPr>
      <w:bookmarkStart w:id="21" w:name="_Ref471745020"/>
      <w:r>
        <w:t>R1-1609261, “</w:t>
      </w:r>
      <w:r w:rsidRPr="00FA6382">
        <w:t>Discussion on Common Phase Error Compensation for Above 6GHz</w:t>
      </w:r>
      <w:r>
        <w:t xml:space="preserve">”, LG Electronics, </w:t>
      </w:r>
      <w:r w:rsidRPr="009043FB">
        <w:t>3GPP</w:t>
      </w:r>
      <w:r>
        <w:t xml:space="preserve"> TSG RAN WG1 #86bis, Lisbon, Portugal, Oct 2016</w:t>
      </w:r>
      <w:bookmarkEnd w:id="21"/>
    </w:p>
    <w:p w14:paraId="113F14D5" w14:textId="481B152E" w:rsidR="0094456D" w:rsidRDefault="0094456D" w:rsidP="0094456D">
      <w:pPr>
        <w:pStyle w:val="Reference"/>
        <w:overflowPunct/>
        <w:autoSpaceDE/>
        <w:autoSpaceDN/>
        <w:adjustRightInd/>
        <w:spacing w:after="160" w:line="259" w:lineRule="auto"/>
        <w:jc w:val="left"/>
        <w:textAlignment w:val="auto"/>
      </w:pPr>
      <w:bookmarkStart w:id="22" w:name="_Ref471743414"/>
      <w:r w:rsidRPr="009043FB">
        <w:t xml:space="preserve">R1-165685, </w:t>
      </w:r>
      <w:r>
        <w:t>“</w:t>
      </w:r>
      <w:r w:rsidRPr="00C57202">
        <w:t xml:space="preserve">WF on Phase Noise </w:t>
      </w:r>
      <w:r w:rsidR="004C6082" w:rsidRPr="00C57202">
        <w:t>Modelling</w:t>
      </w:r>
      <w:r>
        <w:t xml:space="preserve">,” </w:t>
      </w:r>
      <w:r w:rsidRPr="009043FB">
        <w:t>3GPP</w:t>
      </w:r>
      <w:r>
        <w:t xml:space="preserve"> </w:t>
      </w:r>
      <w:r w:rsidRPr="00C57202">
        <w:t>TSG RAN WG1 #85</w:t>
      </w:r>
      <w:r>
        <w:t xml:space="preserve">, Nanjing, </w:t>
      </w:r>
      <w:r w:rsidRPr="00C57202">
        <w:t>China</w:t>
      </w:r>
      <w:r>
        <w:t>, May 2016.</w:t>
      </w:r>
      <w:bookmarkEnd w:id="22"/>
    </w:p>
    <w:p w14:paraId="57FE471A" w14:textId="77777777" w:rsidR="001042B2" w:rsidRPr="009043FB" w:rsidRDefault="001042B2" w:rsidP="001F5A14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160" w:line="259" w:lineRule="auto"/>
        <w:ind w:left="567"/>
        <w:jc w:val="left"/>
        <w:textAlignment w:val="auto"/>
      </w:pPr>
    </w:p>
    <w:p w14:paraId="15CC0E98" w14:textId="77777777" w:rsidR="00136778" w:rsidRDefault="00136778">
      <w:pPr>
        <w:pStyle w:val="Reference"/>
        <w:numPr>
          <w:ilvl w:val="0"/>
          <w:numId w:val="0"/>
        </w:numPr>
        <w:rPr>
          <w:szCs w:val="22"/>
        </w:rPr>
      </w:pPr>
    </w:p>
    <w:p w14:paraId="6FB9B996" w14:textId="54F061C5" w:rsidR="00136778" w:rsidRDefault="00136778" w:rsidP="00136778">
      <w:pPr>
        <w:pStyle w:val="Heading1"/>
        <w:pBdr>
          <w:top w:val="single" w:sz="12" w:space="5" w:color="auto"/>
        </w:pBdr>
        <w:spacing w:after="120"/>
        <w:rPr>
          <w:sz w:val="32"/>
          <w:szCs w:val="32"/>
        </w:rPr>
      </w:pPr>
      <w:r>
        <w:rPr>
          <w:sz w:val="32"/>
          <w:szCs w:val="32"/>
        </w:rPr>
        <w:t>Appendix – Simulation Assumptions</w:t>
      </w:r>
    </w:p>
    <w:p w14:paraId="24E3AE8A" w14:textId="77777777" w:rsidR="00136778" w:rsidRDefault="00136778" w:rsidP="00136778"/>
    <w:p w14:paraId="486E968C" w14:textId="77777777" w:rsidR="00AD3C0F" w:rsidRDefault="00AD3C0F" w:rsidP="00AD3C0F">
      <w:pPr>
        <w:pStyle w:val="Caption"/>
        <w:keepNext/>
      </w:pPr>
      <w:bookmarkStart w:id="23" w:name="_Ref225007379"/>
      <w:bookmarkStart w:id="24" w:name="_Ref225007373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42010">
        <w:rPr>
          <w:noProof/>
        </w:rPr>
        <w:t>1</w:t>
      </w:r>
      <w:r>
        <w:rPr>
          <w:noProof/>
        </w:rPr>
        <w:fldChar w:fldCharType="end"/>
      </w:r>
      <w:bookmarkEnd w:id="23"/>
      <w:r>
        <w:t xml:space="preserve"> </w:t>
      </w:r>
      <w:r w:rsidRPr="00A11442">
        <w:t>Simulation Assumptions</w:t>
      </w:r>
      <w:bookmarkEnd w:id="24"/>
    </w:p>
    <w:tbl>
      <w:tblPr>
        <w:tblW w:w="8354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220"/>
        <w:gridCol w:w="4134"/>
      </w:tblGrid>
      <w:tr w:rsidR="00136778" w:rsidRPr="00D06264" w14:paraId="71A3B290" w14:textId="77777777" w:rsidTr="00227022">
        <w:trPr>
          <w:trHeight w:val="20"/>
          <w:jc w:val="center"/>
        </w:trPr>
        <w:tc>
          <w:tcPr>
            <w:tcW w:w="4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48942D76" w14:textId="77777777" w:rsidR="00136778" w:rsidRPr="00D06264" w:rsidRDefault="00136778" w:rsidP="009420DC">
            <w:pPr>
              <w:spacing w:after="0"/>
            </w:pPr>
            <w:r w:rsidRPr="00D06264">
              <w:rPr>
                <w:b/>
                <w:bCs/>
              </w:rPr>
              <w:t>Parameters</w:t>
            </w: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77A0DF4E" w14:textId="77777777" w:rsidR="00136778" w:rsidRPr="00D06264" w:rsidRDefault="00136778" w:rsidP="009420DC">
            <w:pPr>
              <w:spacing w:after="0"/>
            </w:pPr>
            <w:r w:rsidRPr="00D06264">
              <w:rPr>
                <w:b/>
                <w:bCs/>
              </w:rPr>
              <w:t>Value</w:t>
            </w:r>
          </w:p>
        </w:tc>
      </w:tr>
      <w:tr w:rsidR="008D36A5" w:rsidRPr="00D06264" w14:paraId="39FE2204" w14:textId="77777777" w:rsidTr="00227022">
        <w:trPr>
          <w:trHeight w:val="20"/>
          <w:jc w:val="center"/>
        </w:trPr>
        <w:tc>
          <w:tcPr>
            <w:tcW w:w="4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</w:tcPr>
          <w:p w14:paraId="30857E90" w14:textId="656BC38D" w:rsidR="008D36A5" w:rsidRPr="00D06264" w:rsidRDefault="008D36A5" w:rsidP="009420DC">
            <w:pPr>
              <w:spacing w:after="0"/>
              <w:rPr>
                <w:bCs/>
              </w:rPr>
            </w:pPr>
            <w:r w:rsidRPr="00D06264">
              <w:rPr>
                <w:bCs/>
              </w:rPr>
              <w:t>Waveform</w:t>
            </w: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</w:tcPr>
          <w:p w14:paraId="0C552877" w14:textId="7239D8BA" w:rsidR="008D36A5" w:rsidRPr="00D06264" w:rsidRDefault="008D36A5" w:rsidP="009420DC">
            <w:pPr>
              <w:spacing w:after="0"/>
              <w:rPr>
                <w:bCs/>
              </w:rPr>
            </w:pPr>
            <w:r w:rsidRPr="00D06264">
              <w:rPr>
                <w:bCs/>
              </w:rPr>
              <w:t>OFDM</w:t>
            </w:r>
          </w:p>
        </w:tc>
      </w:tr>
      <w:tr w:rsidR="00136778" w:rsidRPr="00D06264" w14:paraId="0522195A" w14:textId="77777777" w:rsidTr="00227022">
        <w:trPr>
          <w:trHeight w:val="20"/>
          <w:jc w:val="center"/>
        </w:trPr>
        <w:tc>
          <w:tcPr>
            <w:tcW w:w="4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3EF0DCA9" w14:textId="77777777" w:rsidR="00136778" w:rsidRPr="00D06264" w:rsidRDefault="00136778" w:rsidP="009420DC">
            <w:pPr>
              <w:spacing w:after="0"/>
            </w:pPr>
            <w:r w:rsidRPr="00D06264">
              <w:t>Subcarrier spacing</w:t>
            </w: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394E1FAE" w14:textId="77777777" w:rsidR="00136778" w:rsidRPr="00D06264" w:rsidRDefault="00136778" w:rsidP="009420DC">
            <w:pPr>
              <w:spacing w:after="0"/>
            </w:pPr>
            <w:r w:rsidRPr="00D06264">
              <w:t>60 kHz, 240 kHz</w:t>
            </w:r>
          </w:p>
        </w:tc>
      </w:tr>
      <w:tr w:rsidR="008D36A5" w:rsidRPr="00D06264" w14:paraId="7882AA2D" w14:textId="77777777" w:rsidTr="00227022">
        <w:trPr>
          <w:trHeight w:val="20"/>
          <w:jc w:val="center"/>
        </w:trPr>
        <w:tc>
          <w:tcPr>
            <w:tcW w:w="4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03FB5FA9" w14:textId="77777777" w:rsidR="008D36A5" w:rsidRPr="00D06264" w:rsidRDefault="008D36A5" w:rsidP="009420DC">
            <w:pPr>
              <w:spacing w:after="0"/>
            </w:pPr>
            <w:r w:rsidRPr="00D06264">
              <w:t>System bandwidth</w:t>
            </w: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5D918021" w14:textId="77777777" w:rsidR="008D36A5" w:rsidRPr="00D06264" w:rsidRDefault="008D36A5" w:rsidP="009420DC">
            <w:pPr>
              <w:spacing w:after="0"/>
            </w:pPr>
            <w:r w:rsidRPr="00D06264">
              <w:t>80 MHz (for SCS=60 kHz)</w:t>
            </w:r>
          </w:p>
          <w:p w14:paraId="31ED527F" w14:textId="77777777" w:rsidR="008D36A5" w:rsidRPr="00D06264" w:rsidRDefault="008D36A5" w:rsidP="009420DC">
            <w:pPr>
              <w:spacing w:after="0"/>
            </w:pPr>
            <w:r w:rsidRPr="00D06264">
              <w:t>320 MHz (for SCS=240 kHz)</w:t>
            </w:r>
          </w:p>
        </w:tc>
      </w:tr>
      <w:tr w:rsidR="00136778" w:rsidRPr="00D06264" w14:paraId="74C6666A" w14:textId="77777777" w:rsidTr="00227022">
        <w:trPr>
          <w:trHeight w:val="20"/>
          <w:jc w:val="center"/>
        </w:trPr>
        <w:tc>
          <w:tcPr>
            <w:tcW w:w="4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08333B95" w14:textId="19065B3F" w:rsidR="00136778" w:rsidRPr="00D06264" w:rsidRDefault="00136778" w:rsidP="009420DC">
            <w:pPr>
              <w:spacing w:after="0"/>
            </w:pPr>
            <w:r w:rsidRPr="00D06264">
              <w:t xml:space="preserve">Number of </w:t>
            </w:r>
            <w:r w:rsidR="00117608" w:rsidRPr="00D06264">
              <w:t>sub-carriers configured with PT</w:t>
            </w:r>
            <w:r w:rsidRPr="00D06264">
              <w:t>RS</w:t>
            </w:r>
            <w:r w:rsidR="00117608" w:rsidRPr="00D06264">
              <w:t xml:space="preserve"> within the allocation</w:t>
            </w:r>
            <w:r w:rsidR="008D36A5" w:rsidRPr="00D06264">
              <w:t xml:space="preserve"> (frequency-domain)</w:t>
            </w: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30818B36" w14:textId="77777777" w:rsidR="00136778" w:rsidRPr="00D06264" w:rsidRDefault="00136778" w:rsidP="009420DC">
            <w:pPr>
              <w:spacing w:after="0"/>
            </w:pPr>
            <w:r w:rsidRPr="00D06264">
              <w:t>1, 2, 4, 8, 16</w:t>
            </w:r>
          </w:p>
        </w:tc>
      </w:tr>
      <w:tr w:rsidR="00117608" w:rsidRPr="00D06264" w14:paraId="5F290849" w14:textId="77777777" w:rsidTr="00227022">
        <w:trPr>
          <w:trHeight w:val="20"/>
          <w:jc w:val="center"/>
        </w:trPr>
        <w:tc>
          <w:tcPr>
            <w:tcW w:w="4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</w:tcPr>
          <w:p w14:paraId="6A3F2806" w14:textId="23E73516" w:rsidR="00117608" w:rsidRPr="00D06264" w:rsidRDefault="00117608" w:rsidP="009420DC">
            <w:pPr>
              <w:spacing w:after="0"/>
            </w:pPr>
            <w:r w:rsidRPr="00D06264">
              <w:t>Time-domain</w:t>
            </w:r>
            <w:r w:rsidR="008D36A5" w:rsidRPr="00D06264">
              <w:t xml:space="preserve"> density of PTRS</w:t>
            </w: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</w:tcPr>
          <w:p w14:paraId="5E9E38DE" w14:textId="240D6AB9" w:rsidR="008D36A5" w:rsidRPr="00D06264" w:rsidRDefault="008D36A5" w:rsidP="009420DC">
            <w:pPr>
              <w:spacing w:after="0"/>
            </w:pPr>
            <w:r w:rsidRPr="00D06264">
              <w:t xml:space="preserve">every </w:t>
            </w:r>
            <w:r w:rsidR="0018686B">
              <w:t xml:space="preserve">OFDM </w:t>
            </w:r>
            <w:r w:rsidRPr="00D06264">
              <w:t xml:space="preserve">symbol, </w:t>
            </w:r>
          </w:p>
          <w:p w14:paraId="39E59188" w14:textId="31C41113" w:rsidR="00117608" w:rsidRPr="00D06264" w:rsidRDefault="008D36A5" w:rsidP="009420DC">
            <w:pPr>
              <w:spacing w:after="0"/>
            </w:pPr>
            <w:r w:rsidRPr="00D06264">
              <w:t xml:space="preserve">every other </w:t>
            </w:r>
            <w:r w:rsidR="0018686B">
              <w:t xml:space="preserve">OFDM </w:t>
            </w:r>
            <w:r w:rsidRPr="00D06264">
              <w:t xml:space="preserve">symbol, </w:t>
            </w:r>
          </w:p>
          <w:p w14:paraId="13EF51FD" w14:textId="49CFE5E3" w:rsidR="008D36A5" w:rsidRPr="00D06264" w:rsidRDefault="008D36A5" w:rsidP="009420DC">
            <w:pPr>
              <w:spacing w:after="0"/>
            </w:pPr>
            <w:r w:rsidRPr="00D06264">
              <w:t>every 4</w:t>
            </w:r>
            <w:r w:rsidRPr="00D06264">
              <w:rPr>
                <w:vertAlign w:val="superscript"/>
              </w:rPr>
              <w:t>th</w:t>
            </w:r>
            <w:r w:rsidRPr="00D06264">
              <w:t xml:space="preserve"> </w:t>
            </w:r>
            <w:r w:rsidR="0018686B">
              <w:t xml:space="preserve">OFDM </w:t>
            </w:r>
            <w:r w:rsidRPr="00D06264">
              <w:t>symbol</w:t>
            </w:r>
          </w:p>
        </w:tc>
      </w:tr>
      <w:tr w:rsidR="00FC7BEA" w:rsidRPr="00D06264" w14:paraId="54754F2F" w14:textId="77777777" w:rsidTr="00227022">
        <w:trPr>
          <w:trHeight w:val="20"/>
          <w:jc w:val="center"/>
        </w:trPr>
        <w:tc>
          <w:tcPr>
            <w:tcW w:w="4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</w:tcPr>
          <w:p w14:paraId="54685B92" w14:textId="406984DE" w:rsidR="00FC7BEA" w:rsidRPr="00D06264" w:rsidRDefault="00FC7BEA" w:rsidP="009420DC">
            <w:pPr>
              <w:spacing w:after="0"/>
            </w:pPr>
            <w:r w:rsidRPr="00D06264">
              <w:t>Phase noise estimate interpolation method</w:t>
            </w: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</w:tcPr>
          <w:p w14:paraId="428DC96E" w14:textId="2B1B0E4B" w:rsidR="00FC7BEA" w:rsidRPr="00D06264" w:rsidRDefault="00FC7BEA" w:rsidP="009420DC">
            <w:pPr>
              <w:spacing w:after="0"/>
            </w:pPr>
            <w:r w:rsidRPr="00D06264">
              <w:t>linear</w:t>
            </w:r>
          </w:p>
        </w:tc>
      </w:tr>
      <w:tr w:rsidR="00136778" w:rsidRPr="00D06264" w14:paraId="7C123910" w14:textId="77777777" w:rsidTr="00227022">
        <w:trPr>
          <w:trHeight w:val="20"/>
          <w:jc w:val="center"/>
        </w:trPr>
        <w:tc>
          <w:tcPr>
            <w:tcW w:w="4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168755B8" w14:textId="77777777" w:rsidR="00136778" w:rsidRPr="00D06264" w:rsidRDefault="00136778" w:rsidP="009420DC">
            <w:pPr>
              <w:spacing w:after="0"/>
            </w:pPr>
            <w:r w:rsidRPr="00D06264">
              <w:t xml:space="preserve">Carrier Frequency </w:t>
            </w: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60F0419E" w14:textId="77777777" w:rsidR="00136778" w:rsidRPr="00D06264" w:rsidRDefault="00136778" w:rsidP="009420DC">
            <w:pPr>
              <w:spacing w:after="0"/>
            </w:pPr>
            <w:r w:rsidRPr="00D06264">
              <w:t>30 GHz</w:t>
            </w:r>
          </w:p>
        </w:tc>
      </w:tr>
      <w:tr w:rsidR="00136778" w:rsidRPr="00D06264" w14:paraId="4A46F578" w14:textId="77777777" w:rsidTr="00227022">
        <w:trPr>
          <w:trHeight w:val="20"/>
          <w:jc w:val="center"/>
        </w:trPr>
        <w:tc>
          <w:tcPr>
            <w:tcW w:w="4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622425E1" w14:textId="77777777" w:rsidR="00136778" w:rsidRPr="00D06264" w:rsidRDefault="00136778" w:rsidP="009420DC">
            <w:pPr>
              <w:spacing w:after="0"/>
            </w:pPr>
            <w:r w:rsidRPr="00D06264">
              <w:t>Modulation and coding rate</w:t>
            </w: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48825014" w14:textId="1B50EB51" w:rsidR="00136778" w:rsidRPr="00D06264" w:rsidRDefault="00136778" w:rsidP="009420DC">
            <w:pPr>
              <w:spacing w:after="0"/>
            </w:pPr>
            <w:r w:rsidRPr="00D06264">
              <w:t>64QAM, 5/6</w:t>
            </w:r>
          </w:p>
        </w:tc>
      </w:tr>
      <w:tr w:rsidR="00136778" w:rsidRPr="00D06264" w14:paraId="351D9296" w14:textId="77777777" w:rsidTr="00227022">
        <w:trPr>
          <w:trHeight w:val="20"/>
          <w:jc w:val="center"/>
        </w:trPr>
        <w:tc>
          <w:tcPr>
            <w:tcW w:w="4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1F43CD25" w14:textId="77777777" w:rsidR="00136778" w:rsidRPr="00D06264" w:rsidRDefault="00136778" w:rsidP="009420DC">
            <w:pPr>
              <w:spacing w:after="0"/>
            </w:pPr>
            <w:r w:rsidRPr="00D06264">
              <w:t>Number of allocated PRBs</w:t>
            </w: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0721C209" w14:textId="77777777" w:rsidR="00136778" w:rsidRPr="00D06264" w:rsidRDefault="00136778" w:rsidP="009420DC">
            <w:pPr>
              <w:spacing w:after="0"/>
            </w:pPr>
            <w:r w:rsidRPr="00D06264">
              <w:t>4 PRBs, 32 PRBs</w:t>
            </w:r>
          </w:p>
        </w:tc>
      </w:tr>
      <w:tr w:rsidR="00136778" w:rsidRPr="00D06264" w14:paraId="7D8C955D" w14:textId="77777777" w:rsidTr="00227022">
        <w:trPr>
          <w:trHeight w:val="20"/>
          <w:jc w:val="center"/>
        </w:trPr>
        <w:tc>
          <w:tcPr>
            <w:tcW w:w="4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4A8D4AA0" w14:textId="77777777" w:rsidR="00136778" w:rsidRPr="00D06264" w:rsidRDefault="00136778" w:rsidP="009420DC">
            <w:pPr>
              <w:spacing w:after="0"/>
            </w:pPr>
            <w:r w:rsidRPr="00D06264">
              <w:t>Channel model</w:t>
            </w: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2974B691" w14:textId="77777777" w:rsidR="00136778" w:rsidRPr="00D06264" w:rsidRDefault="00136778" w:rsidP="009420DC">
            <w:pPr>
              <w:spacing w:after="0"/>
            </w:pPr>
            <w:r w:rsidRPr="00D06264">
              <w:t>AWGN</w:t>
            </w:r>
          </w:p>
        </w:tc>
      </w:tr>
      <w:tr w:rsidR="00136778" w:rsidRPr="00D06264" w14:paraId="053CD92D" w14:textId="77777777" w:rsidTr="00227022">
        <w:trPr>
          <w:trHeight w:val="20"/>
          <w:jc w:val="center"/>
        </w:trPr>
        <w:tc>
          <w:tcPr>
            <w:tcW w:w="4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154B15F0" w14:textId="77777777" w:rsidR="00136778" w:rsidRPr="00D06264" w:rsidRDefault="00136778" w:rsidP="009420DC">
            <w:pPr>
              <w:spacing w:after="0"/>
            </w:pPr>
            <w:r w:rsidRPr="00D06264">
              <w:t>Channel coding scheme</w:t>
            </w: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7C95431E" w14:textId="77777777" w:rsidR="00136778" w:rsidRPr="00D06264" w:rsidRDefault="00136778" w:rsidP="009420DC">
            <w:pPr>
              <w:spacing w:after="0"/>
            </w:pPr>
            <w:r w:rsidRPr="00D06264">
              <w:t>Turbo</w:t>
            </w:r>
          </w:p>
        </w:tc>
      </w:tr>
      <w:tr w:rsidR="00136778" w:rsidRPr="00D06264" w14:paraId="2E48926C" w14:textId="77777777" w:rsidTr="00227022">
        <w:trPr>
          <w:trHeight w:val="20"/>
          <w:jc w:val="center"/>
        </w:trPr>
        <w:tc>
          <w:tcPr>
            <w:tcW w:w="4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0A644FD2" w14:textId="77777777" w:rsidR="00136778" w:rsidRPr="00D06264" w:rsidRDefault="00136778" w:rsidP="009420DC">
            <w:pPr>
              <w:spacing w:after="0"/>
            </w:pPr>
            <w:r w:rsidRPr="00D06264">
              <w:t>Receiver</w:t>
            </w: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4556CECE" w14:textId="77777777" w:rsidR="00136778" w:rsidRPr="00D06264" w:rsidRDefault="00136778" w:rsidP="009420DC">
            <w:pPr>
              <w:spacing w:after="0"/>
            </w:pPr>
            <w:r w:rsidRPr="00D06264">
              <w:t>MMSE</w:t>
            </w:r>
          </w:p>
        </w:tc>
      </w:tr>
      <w:tr w:rsidR="00136778" w:rsidRPr="00EC25DF" w14:paraId="468DD71E" w14:textId="77777777" w:rsidTr="00227022">
        <w:trPr>
          <w:trHeight w:val="20"/>
          <w:jc w:val="center"/>
        </w:trPr>
        <w:tc>
          <w:tcPr>
            <w:tcW w:w="4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31260E0E" w14:textId="77777777" w:rsidR="00136778" w:rsidRPr="00D06264" w:rsidRDefault="00136778" w:rsidP="009420DC">
            <w:pPr>
              <w:spacing w:after="0"/>
            </w:pPr>
            <w:r w:rsidRPr="00D06264">
              <w:t>Phase noise model</w:t>
            </w: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1BF5FA3E" w14:textId="71A883C5" w:rsidR="00136778" w:rsidRPr="00EC25DF" w:rsidRDefault="00136778" w:rsidP="00742010">
            <w:pPr>
              <w:spacing w:after="0"/>
            </w:pPr>
            <w:r w:rsidRPr="00D06264">
              <w:t xml:space="preserve">PN model 2, from the WF proposed in </w:t>
            </w:r>
            <w:r w:rsidR="00F77478">
              <w:fldChar w:fldCharType="begin"/>
            </w:r>
            <w:r w:rsidR="00F77478">
              <w:instrText xml:space="preserve"> REF _Ref471743414 \r \h </w:instrText>
            </w:r>
            <w:r w:rsidR="00F77478">
              <w:fldChar w:fldCharType="separate"/>
            </w:r>
            <w:r w:rsidR="00F77478">
              <w:t>[6]</w:t>
            </w:r>
            <w:r w:rsidR="00F77478">
              <w:fldChar w:fldCharType="end"/>
            </w:r>
          </w:p>
        </w:tc>
      </w:tr>
    </w:tbl>
    <w:p w14:paraId="3F87A614" w14:textId="77777777" w:rsidR="00136778" w:rsidRPr="00136778" w:rsidRDefault="00136778" w:rsidP="00136778"/>
    <w:sectPr w:rsidR="00136778" w:rsidRPr="00136778" w:rsidSect="009A526F"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13FF6F" w14:textId="77777777" w:rsidR="00732BA4" w:rsidRDefault="00732BA4">
      <w:r>
        <w:separator/>
      </w:r>
    </w:p>
  </w:endnote>
  <w:endnote w:type="continuationSeparator" w:id="0">
    <w:p w14:paraId="3E72CA9C" w14:textId="77777777" w:rsidR="00732BA4" w:rsidRDefault="00732BA4">
      <w:r>
        <w:continuationSeparator/>
      </w:r>
    </w:p>
  </w:endnote>
  <w:endnote w:type="continuationNotice" w:id="1">
    <w:p w14:paraId="51EC4482" w14:textId="77777777" w:rsidR="00732BA4" w:rsidRDefault="00732B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F7747" w14:textId="39378D66" w:rsidR="00893BBA" w:rsidRDefault="00893BB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4072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40724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DD0B16" w14:textId="77777777" w:rsidR="00732BA4" w:rsidRDefault="00732BA4">
      <w:r>
        <w:separator/>
      </w:r>
    </w:p>
  </w:footnote>
  <w:footnote w:type="continuationSeparator" w:id="0">
    <w:p w14:paraId="018753D4" w14:textId="77777777" w:rsidR="00732BA4" w:rsidRDefault="00732BA4">
      <w:r>
        <w:continuationSeparator/>
      </w:r>
    </w:p>
  </w:footnote>
  <w:footnote w:type="continuationNotice" w:id="1">
    <w:p w14:paraId="1E1145C4" w14:textId="77777777" w:rsidR="00732BA4" w:rsidRDefault="00732BA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AF3A6C"/>
    <w:multiLevelType w:val="hybridMultilevel"/>
    <w:tmpl w:val="269202DE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7" w15:restartNumberingAfterBreak="0">
    <w:nsid w:val="38DA44CE"/>
    <w:multiLevelType w:val="multilevel"/>
    <w:tmpl w:val="B66A9DC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4688"/>
        </w:tabs>
        <w:ind w:left="4688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2484"/>
        </w:tabs>
        <w:ind w:left="248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9"/>
  </w:num>
  <w:num w:numId="5">
    <w:abstractNumId w:val="4"/>
  </w:num>
  <w:num w:numId="6">
    <w:abstractNumId w:val="10"/>
  </w:num>
  <w:num w:numId="7">
    <w:abstractNumId w:val="13"/>
  </w:num>
  <w:num w:numId="8">
    <w:abstractNumId w:val="5"/>
  </w:num>
  <w:num w:numId="9">
    <w:abstractNumId w:val="16"/>
  </w:num>
  <w:num w:numId="10">
    <w:abstractNumId w:val="3"/>
  </w:num>
  <w:num w:numId="11">
    <w:abstractNumId w:val="1"/>
  </w:num>
  <w:num w:numId="12">
    <w:abstractNumId w:val="11"/>
  </w:num>
  <w:num w:numId="13">
    <w:abstractNumId w:val="15"/>
  </w:num>
  <w:num w:numId="14">
    <w:abstractNumId w:val="2"/>
  </w:num>
  <w:num w:numId="15">
    <w:abstractNumId w:val="0"/>
  </w:num>
  <w:num w:numId="16">
    <w:abstractNumId w:val="14"/>
  </w:num>
  <w:num w:numId="17">
    <w:abstractNumId w:val="7"/>
  </w:num>
  <w:num w:numId="18">
    <w:abstractNumId w:val="0"/>
  </w:num>
  <w:num w:numId="19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3BB"/>
    <w:rsid w:val="0001694D"/>
    <w:rsid w:val="000208E4"/>
    <w:rsid w:val="00021143"/>
    <w:rsid w:val="000218DD"/>
    <w:rsid w:val="00022522"/>
    <w:rsid w:val="00022C6C"/>
    <w:rsid w:val="00023233"/>
    <w:rsid w:val="00024F2F"/>
    <w:rsid w:val="00025050"/>
    <w:rsid w:val="0002564D"/>
    <w:rsid w:val="00025945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06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5E1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A6E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4BCD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36B"/>
    <w:rsid w:val="000B64DA"/>
    <w:rsid w:val="000B6BB9"/>
    <w:rsid w:val="000B7282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546D"/>
    <w:rsid w:val="000C64E6"/>
    <w:rsid w:val="000C6F9D"/>
    <w:rsid w:val="000D0D07"/>
    <w:rsid w:val="000D162D"/>
    <w:rsid w:val="000D2F63"/>
    <w:rsid w:val="000D4797"/>
    <w:rsid w:val="000D4D63"/>
    <w:rsid w:val="000D51D9"/>
    <w:rsid w:val="000D57A7"/>
    <w:rsid w:val="000D5C17"/>
    <w:rsid w:val="000E04FD"/>
    <w:rsid w:val="000E0527"/>
    <w:rsid w:val="000E0669"/>
    <w:rsid w:val="000E18EA"/>
    <w:rsid w:val="000E1E92"/>
    <w:rsid w:val="000E20F9"/>
    <w:rsid w:val="000E22A6"/>
    <w:rsid w:val="000E23FF"/>
    <w:rsid w:val="000E323D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2F0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2B2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608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78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09C"/>
    <w:rsid w:val="00143127"/>
    <w:rsid w:val="00143140"/>
    <w:rsid w:val="00143E76"/>
    <w:rsid w:val="001440F0"/>
    <w:rsid w:val="001445CE"/>
    <w:rsid w:val="00144726"/>
    <w:rsid w:val="001447B7"/>
    <w:rsid w:val="00144C53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86B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110"/>
    <w:rsid w:val="001965C4"/>
    <w:rsid w:val="001975F2"/>
    <w:rsid w:val="00197DF9"/>
    <w:rsid w:val="001A0660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2FBE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C6965"/>
    <w:rsid w:val="001D0064"/>
    <w:rsid w:val="001D0BF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E7DE7"/>
    <w:rsid w:val="001F0CCF"/>
    <w:rsid w:val="001F0DA4"/>
    <w:rsid w:val="001F2F31"/>
    <w:rsid w:val="001F36C3"/>
    <w:rsid w:val="001F3916"/>
    <w:rsid w:val="001F4037"/>
    <w:rsid w:val="001F4676"/>
    <w:rsid w:val="001F54C5"/>
    <w:rsid w:val="001F5A14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2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2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066E"/>
    <w:rsid w:val="0027144F"/>
    <w:rsid w:val="00271A63"/>
    <w:rsid w:val="00271F3A"/>
    <w:rsid w:val="002729F7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538"/>
    <w:rsid w:val="0028265E"/>
    <w:rsid w:val="0028280A"/>
    <w:rsid w:val="0028305E"/>
    <w:rsid w:val="00283311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6F07"/>
    <w:rsid w:val="002871CF"/>
    <w:rsid w:val="00287838"/>
    <w:rsid w:val="00287BA7"/>
    <w:rsid w:val="002907B5"/>
    <w:rsid w:val="00290CC2"/>
    <w:rsid w:val="002911CE"/>
    <w:rsid w:val="002912C6"/>
    <w:rsid w:val="0029135D"/>
    <w:rsid w:val="00291685"/>
    <w:rsid w:val="00292AF8"/>
    <w:rsid w:val="00292EB7"/>
    <w:rsid w:val="00293390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056"/>
    <w:rsid w:val="002A5F35"/>
    <w:rsid w:val="002A6158"/>
    <w:rsid w:val="002A632F"/>
    <w:rsid w:val="002A6CFF"/>
    <w:rsid w:val="002A6FF8"/>
    <w:rsid w:val="002A7683"/>
    <w:rsid w:val="002B24D6"/>
    <w:rsid w:val="002B2C00"/>
    <w:rsid w:val="002B35BD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3F25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692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609"/>
    <w:rsid w:val="002F585B"/>
    <w:rsid w:val="002F5AFC"/>
    <w:rsid w:val="002F64B3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7A9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261"/>
    <w:rsid w:val="003616AD"/>
    <w:rsid w:val="00361A75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1802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DA7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070"/>
    <w:rsid w:val="003B4971"/>
    <w:rsid w:val="003B4EB4"/>
    <w:rsid w:val="003B53CC"/>
    <w:rsid w:val="003B6931"/>
    <w:rsid w:val="003B72C3"/>
    <w:rsid w:val="003B795B"/>
    <w:rsid w:val="003B7A21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3FDC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0E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07E4C"/>
    <w:rsid w:val="00410134"/>
    <w:rsid w:val="0041078A"/>
    <w:rsid w:val="00410B72"/>
    <w:rsid w:val="00410C9B"/>
    <w:rsid w:val="00410F18"/>
    <w:rsid w:val="00411B1A"/>
    <w:rsid w:val="00411ED0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0C96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501D"/>
    <w:rsid w:val="00437447"/>
    <w:rsid w:val="00440724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B0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8D0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0F62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7B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4CE2"/>
    <w:rsid w:val="0048579F"/>
    <w:rsid w:val="00485B50"/>
    <w:rsid w:val="0048634B"/>
    <w:rsid w:val="00486739"/>
    <w:rsid w:val="00487158"/>
    <w:rsid w:val="00487362"/>
    <w:rsid w:val="004874E3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082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1F76"/>
    <w:rsid w:val="00512181"/>
    <w:rsid w:val="0051249C"/>
    <w:rsid w:val="00512811"/>
    <w:rsid w:val="00513109"/>
    <w:rsid w:val="00514531"/>
    <w:rsid w:val="005146A4"/>
    <w:rsid w:val="005153A7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260"/>
    <w:rsid w:val="00542D12"/>
    <w:rsid w:val="00543B3A"/>
    <w:rsid w:val="00543E1E"/>
    <w:rsid w:val="005442FB"/>
    <w:rsid w:val="00544AC8"/>
    <w:rsid w:val="00544F77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1EF3"/>
    <w:rsid w:val="00554164"/>
    <w:rsid w:val="0055446D"/>
    <w:rsid w:val="00554D8B"/>
    <w:rsid w:val="00554E19"/>
    <w:rsid w:val="00555048"/>
    <w:rsid w:val="00555A05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84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6C8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A96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BD2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1FC3"/>
    <w:rsid w:val="005E2DCB"/>
    <w:rsid w:val="005E33DA"/>
    <w:rsid w:val="005E385F"/>
    <w:rsid w:val="005E3F2A"/>
    <w:rsid w:val="005E4663"/>
    <w:rsid w:val="005E4FCF"/>
    <w:rsid w:val="005E53B7"/>
    <w:rsid w:val="005E5895"/>
    <w:rsid w:val="005E5B81"/>
    <w:rsid w:val="005E6492"/>
    <w:rsid w:val="005F27BE"/>
    <w:rsid w:val="005F2CB1"/>
    <w:rsid w:val="005F2D31"/>
    <w:rsid w:val="005F33C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41C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773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79"/>
    <w:rsid w:val="006274A6"/>
    <w:rsid w:val="006278AF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57D9E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808"/>
    <w:rsid w:val="00664E1D"/>
    <w:rsid w:val="006655EE"/>
    <w:rsid w:val="00667EE7"/>
    <w:rsid w:val="00670922"/>
    <w:rsid w:val="00670B0D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45"/>
    <w:rsid w:val="006962FB"/>
    <w:rsid w:val="00696949"/>
    <w:rsid w:val="00697052"/>
    <w:rsid w:val="00697530"/>
    <w:rsid w:val="00697F2A"/>
    <w:rsid w:val="006A06B2"/>
    <w:rsid w:val="006A0E56"/>
    <w:rsid w:val="006A0ECE"/>
    <w:rsid w:val="006A19E6"/>
    <w:rsid w:val="006A325E"/>
    <w:rsid w:val="006A46FB"/>
    <w:rsid w:val="006A4DF1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1A4"/>
    <w:rsid w:val="006B7277"/>
    <w:rsid w:val="006B7F40"/>
    <w:rsid w:val="006C03B8"/>
    <w:rsid w:val="006C29D7"/>
    <w:rsid w:val="006C2D02"/>
    <w:rsid w:val="006C3331"/>
    <w:rsid w:val="006C385B"/>
    <w:rsid w:val="006C3BFD"/>
    <w:rsid w:val="006C405C"/>
    <w:rsid w:val="006C4E5C"/>
    <w:rsid w:val="006C545C"/>
    <w:rsid w:val="006C58DF"/>
    <w:rsid w:val="006C59FF"/>
    <w:rsid w:val="006C5B25"/>
    <w:rsid w:val="006C5C1F"/>
    <w:rsid w:val="006C5EC9"/>
    <w:rsid w:val="006C6059"/>
    <w:rsid w:val="006C65D0"/>
    <w:rsid w:val="006C7522"/>
    <w:rsid w:val="006C7C97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39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2BA4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2010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585"/>
    <w:rsid w:val="00747D8B"/>
    <w:rsid w:val="00751228"/>
    <w:rsid w:val="00752C50"/>
    <w:rsid w:val="007540AD"/>
    <w:rsid w:val="007543CB"/>
    <w:rsid w:val="007555DD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05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6D5B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4A6C"/>
    <w:rsid w:val="007D5247"/>
    <w:rsid w:val="007D5809"/>
    <w:rsid w:val="007D5901"/>
    <w:rsid w:val="007D6354"/>
    <w:rsid w:val="007D65F7"/>
    <w:rsid w:val="007D6C7C"/>
    <w:rsid w:val="007D7526"/>
    <w:rsid w:val="007E1E4B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2A90"/>
    <w:rsid w:val="007F3F4A"/>
    <w:rsid w:val="007F4904"/>
    <w:rsid w:val="007F5988"/>
    <w:rsid w:val="007F7DB9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75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3854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2C28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5E8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051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813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853"/>
    <w:rsid w:val="00887B43"/>
    <w:rsid w:val="008907CA"/>
    <w:rsid w:val="00891245"/>
    <w:rsid w:val="008913FE"/>
    <w:rsid w:val="00891DA1"/>
    <w:rsid w:val="00892CFF"/>
    <w:rsid w:val="0089347C"/>
    <w:rsid w:val="00893BBA"/>
    <w:rsid w:val="008947E4"/>
    <w:rsid w:val="00894A88"/>
    <w:rsid w:val="0089517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1E40"/>
    <w:rsid w:val="008A21FF"/>
    <w:rsid w:val="008A28D0"/>
    <w:rsid w:val="008A2CE2"/>
    <w:rsid w:val="008A30AC"/>
    <w:rsid w:val="008A30BD"/>
    <w:rsid w:val="008A3AE2"/>
    <w:rsid w:val="008A3C17"/>
    <w:rsid w:val="008A4275"/>
    <w:rsid w:val="008A44B8"/>
    <w:rsid w:val="008A4796"/>
    <w:rsid w:val="008A47A5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6A5"/>
    <w:rsid w:val="008D39D8"/>
    <w:rsid w:val="008D4FAD"/>
    <w:rsid w:val="008D517C"/>
    <w:rsid w:val="008D680E"/>
    <w:rsid w:val="008D6D1A"/>
    <w:rsid w:val="008E07F9"/>
    <w:rsid w:val="008E0895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890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2C28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772"/>
    <w:rsid w:val="00932952"/>
    <w:rsid w:val="00933367"/>
    <w:rsid w:val="00933E80"/>
    <w:rsid w:val="00934396"/>
    <w:rsid w:val="009349BB"/>
    <w:rsid w:val="00935A7F"/>
    <w:rsid w:val="00940C00"/>
    <w:rsid w:val="00941636"/>
    <w:rsid w:val="009420DC"/>
    <w:rsid w:val="00942743"/>
    <w:rsid w:val="00942D57"/>
    <w:rsid w:val="009433F1"/>
    <w:rsid w:val="009436AF"/>
    <w:rsid w:val="00943742"/>
    <w:rsid w:val="00943A35"/>
    <w:rsid w:val="0094403B"/>
    <w:rsid w:val="0094456D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73F"/>
    <w:rsid w:val="00961921"/>
    <w:rsid w:val="0096240B"/>
    <w:rsid w:val="0096354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28F"/>
    <w:rsid w:val="0096766E"/>
    <w:rsid w:val="00970A6D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3C50"/>
    <w:rsid w:val="009840D2"/>
    <w:rsid w:val="009842FC"/>
    <w:rsid w:val="00984738"/>
    <w:rsid w:val="00985253"/>
    <w:rsid w:val="009853B3"/>
    <w:rsid w:val="00986635"/>
    <w:rsid w:val="009866A1"/>
    <w:rsid w:val="009870B6"/>
    <w:rsid w:val="0098732C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76C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26F"/>
    <w:rsid w:val="009A58CF"/>
    <w:rsid w:val="009A5B59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1899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40"/>
    <w:rsid w:val="009C6698"/>
    <w:rsid w:val="009C742A"/>
    <w:rsid w:val="009C78AC"/>
    <w:rsid w:val="009D069F"/>
    <w:rsid w:val="009D111B"/>
    <w:rsid w:val="009D1829"/>
    <w:rsid w:val="009D2044"/>
    <w:rsid w:val="009D242B"/>
    <w:rsid w:val="009D2ACB"/>
    <w:rsid w:val="009D34E4"/>
    <w:rsid w:val="009D354F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432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9FE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5EE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1EE6"/>
    <w:rsid w:val="00A62703"/>
    <w:rsid w:val="00A62C1F"/>
    <w:rsid w:val="00A63483"/>
    <w:rsid w:val="00A64244"/>
    <w:rsid w:val="00A647D1"/>
    <w:rsid w:val="00A64DD4"/>
    <w:rsid w:val="00A65943"/>
    <w:rsid w:val="00A65B3F"/>
    <w:rsid w:val="00A660AC"/>
    <w:rsid w:val="00A66720"/>
    <w:rsid w:val="00A670EF"/>
    <w:rsid w:val="00A6736C"/>
    <w:rsid w:val="00A67D49"/>
    <w:rsid w:val="00A67E6C"/>
    <w:rsid w:val="00A71200"/>
    <w:rsid w:val="00A71B99"/>
    <w:rsid w:val="00A71E0A"/>
    <w:rsid w:val="00A7246D"/>
    <w:rsid w:val="00A72E81"/>
    <w:rsid w:val="00A72EBD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3D2"/>
    <w:rsid w:val="00A92879"/>
    <w:rsid w:val="00A93D59"/>
    <w:rsid w:val="00A9544C"/>
    <w:rsid w:val="00A956A5"/>
    <w:rsid w:val="00A9594B"/>
    <w:rsid w:val="00A96357"/>
    <w:rsid w:val="00A96505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6F5B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5C1D"/>
    <w:rsid w:val="00AC630A"/>
    <w:rsid w:val="00AC64F4"/>
    <w:rsid w:val="00AC6962"/>
    <w:rsid w:val="00AC76DF"/>
    <w:rsid w:val="00AC786A"/>
    <w:rsid w:val="00AD0460"/>
    <w:rsid w:val="00AD0AA3"/>
    <w:rsid w:val="00AD0B4E"/>
    <w:rsid w:val="00AD1023"/>
    <w:rsid w:val="00AD178B"/>
    <w:rsid w:val="00AD17E6"/>
    <w:rsid w:val="00AD198E"/>
    <w:rsid w:val="00AD19F9"/>
    <w:rsid w:val="00AD1BCB"/>
    <w:rsid w:val="00AD20C2"/>
    <w:rsid w:val="00AD2100"/>
    <w:rsid w:val="00AD2423"/>
    <w:rsid w:val="00AD3535"/>
    <w:rsid w:val="00AD3C0F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290"/>
    <w:rsid w:val="00AE34E7"/>
    <w:rsid w:val="00AE360D"/>
    <w:rsid w:val="00AE39D2"/>
    <w:rsid w:val="00AE3D3C"/>
    <w:rsid w:val="00AE3FA0"/>
    <w:rsid w:val="00AE40E0"/>
    <w:rsid w:val="00AE4B41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5301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83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5D1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230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681E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1D98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49E2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A3E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08E"/>
    <w:rsid w:val="00B95811"/>
    <w:rsid w:val="00B95C03"/>
    <w:rsid w:val="00B95DF2"/>
    <w:rsid w:val="00B97BB4"/>
    <w:rsid w:val="00B97C21"/>
    <w:rsid w:val="00B97D91"/>
    <w:rsid w:val="00B97EC2"/>
    <w:rsid w:val="00BA08A3"/>
    <w:rsid w:val="00BA1EFD"/>
    <w:rsid w:val="00BA1FE9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992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635F"/>
    <w:rsid w:val="00BC74D1"/>
    <w:rsid w:val="00BD0073"/>
    <w:rsid w:val="00BD08B2"/>
    <w:rsid w:val="00BD46AE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311"/>
    <w:rsid w:val="00BE260D"/>
    <w:rsid w:val="00BE29A9"/>
    <w:rsid w:val="00BE2FA6"/>
    <w:rsid w:val="00BE333F"/>
    <w:rsid w:val="00BE35D4"/>
    <w:rsid w:val="00BE4265"/>
    <w:rsid w:val="00BE4F5B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2CE4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3D19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5D6D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682"/>
    <w:rsid w:val="00C46B7B"/>
    <w:rsid w:val="00C500B5"/>
    <w:rsid w:val="00C5010D"/>
    <w:rsid w:val="00C5091C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359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1F93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282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A7293"/>
    <w:rsid w:val="00CB0F89"/>
    <w:rsid w:val="00CB1F63"/>
    <w:rsid w:val="00CB2067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5BB"/>
    <w:rsid w:val="00CD257D"/>
    <w:rsid w:val="00CD2ED1"/>
    <w:rsid w:val="00CD337B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2BD7"/>
    <w:rsid w:val="00D0349B"/>
    <w:rsid w:val="00D04EAA"/>
    <w:rsid w:val="00D05A48"/>
    <w:rsid w:val="00D06264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2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0AA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37F5F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5308"/>
    <w:rsid w:val="00D47486"/>
    <w:rsid w:val="00D47DFC"/>
    <w:rsid w:val="00D5019F"/>
    <w:rsid w:val="00D50B5C"/>
    <w:rsid w:val="00D50E90"/>
    <w:rsid w:val="00D5198F"/>
    <w:rsid w:val="00D51C15"/>
    <w:rsid w:val="00D52010"/>
    <w:rsid w:val="00D52236"/>
    <w:rsid w:val="00D5274F"/>
    <w:rsid w:val="00D52E77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499"/>
    <w:rsid w:val="00D66637"/>
    <w:rsid w:val="00D66DC9"/>
    <w:rsid w:val="00D6722F"/>
    <w:rsid w:val="00D67AB9"/>
    <w:rsid w:val="00D7055E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4E2F"/>
    <w:rsid w:val="00D85D70"/>
    <w:rsid w:val="00D871CE"/>
    <w:rsid w:val="00D87270"/>
    <w:rsid w:val="00D902C1"/>
    <w:rsid w:val="00D91078"/>
    <w:rsid w:val="00D9127D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5D77"/>
    <w:rsid w:val="00DB6054"/>
    <w:rsid w:val="00DB6E10"/>
    <w:rsid w:val="00DB6FD5"/>
    <w:rsid w:val="00DC0BB6"/>
    <w:rsid w:val="00DC112E"/>
    <w:rsid w:val="00DC115D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95D"/>
    <w:rsid w:val="00DD3A6E"/>
    <w:rsid w:val="00DD40CC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2B7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1A98"/>
    <w:rsid w:val="00E0203C"/>
    <w:rsid w:val="00E022FC"/>
    <w:rsid w:val="00E02F50"/>
    <w:rsid w:val="00E04BB2"/>
    <w:rsid w:val="00E05500"/>
    <w:rsid w:val="00E060FC"/>
    <w:rsid w:val="00E06985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AFE"/>
    <w:rsid w:val="00E24CA8"/>
    <w:rsid w:val="00E25DE2"/>
    <w:rsid w:val="00E266B7"/>
    <w:rsid w:val="00E271A1"/>
    <w:rsid w:val="00E27883"/>
    <w:rsid w:val="00E303AE"/>
    <w:rsid w:val="00E3074F"/>
    <w:rsid w:val="00E30B5A"/>
    <w:rsid w:val="00E30EEF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0B7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641"/>
    <w:rsid w:val="00E517C3"/>
    <w:rsid w:val="00E5219A"/>
    <w:rsid w:val="00E5267B"/>
    <w:rsid w:val="00E52EB2"/>
    <w:rsid w:val="00E53B75"/>
    <w:rsid w:val="00E5410D"/>
    <w:rsid w:val="00E543D1"/>
    <w:rsid w:val="00E54E3B"/>
    <w:rsid w:val="00E55A7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6EEA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099"/>
    <w:rsid w:val="00E938CE"/>
    <w:rsid w:val="00E93D7F"/>
    <w:rsid w:val="00E93FFE"/>
    <w:rsid w:val="00E94F8A"/>
    <w:rsid w:val="00E967E6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6D76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5D5F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522D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6B5A"/>
    <w:rsid w:val="00EE7CE1"/>
    <w:rsid w:val="00EF00FF"/>
    <w:rsid w:val="00EF18FE"/>
    <w:rsid w:val="00EF1D81"/>
    <w:rsid w:val="00EF2981"/>
    <w:rsid w:val="00EF3591"/>
    <w:rsid w:val="00EF3795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3C57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2C43"/>
    <w:rsid w:val="00F33417"/>
    <w:rsid w:val="00F3387A"/>
    <w:rsid w:val="00F34480"/>
    <w:rsid w:val="00F3498E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4E3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195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0D0"/>
    <w:rsid w:val="00F75582"/>
    <w:rsid w:val="00F755A8"/>
    <w:rsid w:val="00F75791"/>
    <w:rsid w:val="00F75A12"/>
    <w:rsid w:val="00F76EFA"/>
    <w:rsid w:val="00F771F2"/>
    <w:rsid w:val="00F77478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97E0E"/>
    <w:rsid w:val="00FA007C"/>
    <w:rsid w:val="00FA070D"/>
    <w:rsid w:val="00FA1A18"/>
    <w:rsid w:val="00FA20F7"/>
    <w:rsid w:val="00FA2205"/>
    <w:rsid w:val="00FA2283"/>
    <w:rsid w:val="00FA22F2"/>
    <w:rsid w:val="00FA22F8"/>
    <w:rsid w:val="00FA29DD"/>
    <w:rsid w:val="00FA2A95"/>
    <w:rsid w:val="00FA2BB3"/>
    <w:rsid w:val="00FA389F"/>
    <w:rsid w:val="00FA4908"/>
    <w:rsid w:val="00FA55BB"/>
    <w:rsid w:val="00FA6382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362"/>
    <w:rsid w:val="00FC6469"/>
    <w:rsid w:val="00FC6D90"/>
    <w:rsid w:val="00FC7349"/>
    <w:rsid w:val="00FC7429"/>
    <w:rsid w:val="00FC7BEA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188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EE9203"/>
  <w15:docId w15:val="{FCFFC664-0982-4F3A-AE98-1BC41F9F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78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A65B3F"/>
    <w:rPr>
      <w:rFonts w:ascii="Times New Roman" w:hAnsi="Times New Roman"/>
      <w:b/>
      <w:bCs/>
      <w:sz w:val="22"/>
      <w:lang w:val="en-GB" w:eastAsia="zh-CN"/>
    </w:rPr>
  </w:style>
  <w:style w:type="character" w:customStyle="1" w:styleId="ListParagraphChar">
    <w:name w:val="List Paragraph Char"/>
    <w:link w:val="ListParagraph"/>
    <w:uiPriority w:val="34"/>
    <w:locked/>
    <w:rsid w:val="00932772"/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image" Target="media/image6.tmp"/><Relationship Id="rId26" Type="http://schemas.openxmlformats.org/officeDocument/2006/relationships/image" Target="media/image14.tmp"/><Relationship Id="rId3" Type="http://schemas.openxmlformats.org/officeDocument/2006/relationships/customXml" Target="../customXml/item3.xml"/><Relationship Id="rId21" Type="http://schemas.openxmlformats.org/officeDocument/2006/relationships/image" Target="media/image9.tmp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5.tmp"/><Relationship Id="rId25" Type="http://schemas.openxmlformats.org/officeDocument/2006/relationships/image" Target="media/image13.tmp"/><Relationship Id="rId2" Type="http://schemas.openxmlformats.org/officeDocument/2006/relationships/customXml" Target="../customXml/item2.xml"/><Relationship Id="rId16" Type="http://schemas.openxmlformats.org/officeDocument/2006/relationships/image" Target="media/image4.tmp"/><Relationship Id="rId20" Type="http://schemas.openxmlformats.org/officeDocument/2006/relationships/image" Target="media/image8.tmp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2.tmp"/><Relationship Id="rId5" Type="http://schemas.openxmlformats.org/officeDocument/2006/relationships/customXml" Target="../customXml/item5.xml"/><Relationship Id="rId15" Type="http://schemas.openxmlformats.org/officeDocument/2006/relationships/image" Target="media/image3.tmp"/><Relationship Id="rId23" Type="http://schemas.openxmlformats.org/officeDocument/2006/relationships/image" Target="media/image11.tmp"/><Relationship Id="rId28" Type="http://schemas.openxmlformats.org/officeDocument/2006/relationships/image" Target="media/image16.tmp"/><Relationship Id="rId10" Type="http://schemas.openxmlformats.org/officeDocument/2006/relationships/footnotes" Target="footnotes.xml"/><Relationship Id="rId19" Type="http://schemas.openxmlformats.org/officeDocument/2006/relationships/image" Target="media/image7.tmp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tmp"/><Relationship Id="rId22" Type="http://schemas.openxmlformats.org/officeDocument/2006/relationships/image" Target="media/image10.tmp"/><Relationship Id="rId27" Type="http://schemas.openxmlformats.org/officeDocument/2006/relationships/image" Target="media/image15.tmp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88BCC-616A-4AF5-BDE0-F0F4D8517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D13E346-834B-4948-ACC8-39A66CEFB9CB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FEF50285-6B3D-4B92-8A9D-6EB691147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275</TotalTime>
  <Pages>8</Pages>
  <Words>2735</Words>
  <Characters>15593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PT-RS Simulations for Time-Domain Density</vt:lpstr>
    </vt:vector>
  </TitlesOfParts>
  <Manager/>
  <Company>InterDigital</Company>
  <LinksUpToDate>false</LinksUpToDate>
  <CharactersWithSpaces>18292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Lee, MoonIl</cp:lastModifiedBy>
  <cp:revision>94</cp:revision>
  <cp:lastPrinted>2014-08-07T20:35:00Z</cp:lastPrinted>
  <dcterms:created xsi:type="dcterms:W3CDTF">2017-01-06T06:11:00Z</dcterms:created>
  <dcterms:modified xsi:type="dcterms:W3CDTF">2017-01-10T00:03:00Z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